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F2" w:rsidRPr="00C955AF" w:rsidRDefault="00F23FF2" w:rsidP="00083DEF">
      <w:pPr>
        <w:rPr>
          <w:rFonts w:ascii="Arial LatArm" w:hAnsi="Arial LatArm"/>
        </w:rPr>
      </w:pPr>
    </w:p>
    <w:p w:rsidR="00F23FF2" w:rsidRPr="00C955AF" w:rsidRDefault="00F23FF2" w:rsidP="00083DEF">
      <w:pPr>
        <w:outlineLvl w:val="0"/>
        <w:rPr>
          <w:rFonts w:ascii="Arial LatArm" w:hAnsi="Arial LatArm" w:cs="Sylfaen"/>
          <w:b/>
        </w:rPr>
      </w:pPr>
      <w:r w:rsidRPr="00C955AF">
        <w:rPr>
          <w:rFonts w:ascii="Arial LatArm" w:hAnsi="Arial LatArm"/>
        </w:rPr>
        <w:t xml:space="preserve">                                                      </w:t>
      </w:r>
      <w:r w:rsidRPr="00C955AF">
        <w:rPr>
          <w:rFonts w:ascii="Sylfaen" w:hAnsi="Sylfaen" w:cs="Sylfaen"/>
          <w:b/>
        </w:rPr>
        <w:t>ՀԱՅՏԱՐԱՐՈՒԹՅՈՒՆ</w:t>
      </w:r>
    </w:p>
    <w:p w:rsidR="00F23FF2" w:rsidRPr="00C955AF" w:rsidRDefault="00F23FF2" w:rsidP="00083DEF">
      <w:pPr>
        <w:rPr>
          <w:rFonts w:ascii="Arial LatArm" w:hAnsi="Arial LatArm"/>
        </w:rPr>
      </w:pPr>
    </w:p>
    <w:p w:rsidR="00F23FF2" w:rsidRPr="00C955AF" w:rsidRDefault="00F23FF2" w:rsidP="00083DEF">
      <w:pPr>
        <w:outlineLvl w:val="0"/>
        <w:rPr>
          <w:rFonts w:ascii="Arial LatArm" w:hAnsi="Arial LatArm" w:cs="Arial Armenian"/>
        </w:rPr>
      </w:pPr>
      <w:r w:rsidRPr="00C955AF">
        <w:rPr>
          <w:rFonts w:ascii="Arial LatArm" w:hAnsi="Arial LatArm"/>
        </w:rPr>
        <w:t xml:space="preserve">                                 </w:t>
      </w:r>
      <w:r w:rsidRPr="00C955AF">
        <w:rPr>
          <w:rFonts w:ascii="Sylfaen" w:hAnsi="Sylfaen" w:cs="Sylfaen"/>
          <w:b/>
        </w:rPr>
        <w:t>ՇՐՁԱՆԱԿԱՅԻՆ</w:t>
      </w:r>
      <w:r w:rsidRPr="00C955AF">
        <w:rPr>
          <w:rFonts w:ascii="Arial LatArm" w:hAnsi="Arial LatArm" w:cs="Arial Armenian"/>
          <w:b/>
        </w:rPr>
        <w:t xml:space="preserve"> </w:t>
      </w:r>
      <w:r w:rsidRPr="00C955AF">
        <w:rPr>
          <w:rFonts w:ascii="Sylfaen" w:hAnsi="Sylfaen" w:cs="Sylfaen"/>
          <w:b/>
        </w:rPr>
        <w:t>ՀԱՄԱՁԱՅՆԱԳՐԵՐՈՎ</w:t>
      </w:r>
      <w:r w:rsidRPr="00C955AF">
        <w:rPr>
          <w:rFonts w:ascii="Arial LatArm" w:hAnsi="Arial LatArm" w:cs="Arial Armenian"/>
          <w:b/>
        </w:rPr>
        <w:t xml:space="preserve"> </w:t>
      </w:r>
      <w:r w:rsidRPr="00C955AF">
        <w:rPr>
          <w:rFonts w:ascii="Sylfaen" w:hAnsi="Sylfaen" w:cs="Sylfaen"/>
          <w:b/>
        </w:rPr>
        <w:t>ԳՆՈՒՄ</w:t>
      </w:r>
      <w:r w:rsidRPr="00C955AF">
        <w:rPr>
          <w:rFonts w:ascii="Arial LatArm" w:hAnsi="Arial LatArm" w:cs="Arial Armenian"/>
          <w:b/>
        </w:rPr>
        <w:t xml:space="preserve"> </w:t>
      </w:r>
      <w:r w:rsidRPr="00C955AF">
        <w:rPr>
          <w:rFonts w:ascii="Sylfaen" w:hAnsi="Sylfaen" w:cs="Sylfaen"/>
          <w:b/>
        </w:rPr>
        <w:t>ԿԱՏԱՐԵԼՈՒ</w:t>
      </w:r>
      <w:r w:rsidRPr="00C955AF">
        <w:rPr>
          <w:rFonts w:ascii="Arial LatArm" w:hAnsi="Arial LatArm" w:cs="Arial Armenian"/>
        </w:rPr>
        <w:t xml:space="preserve">  </w:t>
      </w:r>
    </w:p>
    <w:p w:rsidR="00F23FF2" w:rsidRPr="00C955AF" w:rsidRDefault="00F23FF2" w:rsidP="00083DEF">
      <w:pPr>
        <w:outlineLvl w:val="0"/>
        <w:rPr>
          <w:rFonts w:ascii="Arial LatArm" w:hAnsi="Arial LatArm"/>
        </w:rPr>
      </w:pPr>
      <w:r w:rsidRPr="00C955AF">
        <w:rPr>
          <w:rFonts w:ascii="Arial LatArm" w:hAnsi="Arial LatArm" w:cs="Arial Armenian"/>
        </w:rPr>
        <w:t xml:space="preserve">                                           ÀÜÂ²ò²Î²ð¶àì ä²ÚØ²</w:t>
      </w:r>
      <w:r w:rsidRPr="00C955AF">
        <w:rPr>
          <w:rFonts w:ascii="Arial LatArm" w:hAnsi="Arial LatArm"/>
        </w:rPr>
        <w:t>Ü²¶ð</w:t>
      </w:r>
      <w:r w:rsidRPr="00340866">
        <w:rPr>
          <w:rFonts w:ascii="Sylfaen" w:hAnsi="Sylfaen" w:cs="Sylfaen"/>
        </w:rPr>
        <w:t>ԵՐ</w:t>
      </w:r>
      <w:r w:rsidRPr="00C955AF">
        <w:rPr>
          <w:rFonts w:ascii="Arial LatArm" w:hAnsi="Arial LatArm" w:cs="Arial Armenian"/>
        </w:rPr>
        <w:t xml:space="preserve"> ÎÜøºÈàô    </w:t>
      </w:r>
      <w:r w:rsidRPr="00C955AF">
        <w:rPr>
          <w:rFonts w:ascii="Arial LatArm" w:hAnsi="Arial LatArm"/>
        </w:rPr>
        <w:t xml:space="preserve">     </w:t>
      </w:r>
    </w:p>
    <w:p w:rsidR="00F23FF2" w:rsidRPr="00C955AF" w:rsidRDefault="00F23FF2" w:rsidP="00083DEF">
      <w:pPr>
        <w:rPr>
          <w:rFonts w:ascii="Arial LatArm" w:hAnsi="Arial LatArm"/>
        </w:rPr>
      </w:pPr>
    </w:p>
    <w:p w:rsidR="00F23FF2" w:rsidRPr="00C955AF" w:rsidRDefault="00F23FF2" w:rsidP="00083DEF">
      <w:pPr>
        <w:rPr>
          <w:rFonts w:ascii="Arial LatArm" w:hAnsi="Arial LatArm"/>
        </w:rPr>
      </w:pPr>
      <w:r w:rsidRPr="00C955AF">
        <w:rPr>
          <w:rFonts w:ascii="Arial LatArm" w:hAnsi="Arial LatArm"/>
        </w:rPr>
        <w:t xml:space="preserve">     Ð³Ûï³ñ³ñáõÃÛ³Ý ëáõÛÝ ï»ùëïÁ Ñ³ëï³ïí³Í ¿ ·Ý³Ñ³ïáÕ Ñ³ÝÓÝ³ÅáÕáíÇ 2015Ã</w:t>
      </w:r>
      <w:r>
        <w:t xml:space="preserve"> </w:t>
      </w:r>
      <w:r>
        <w:rPr>
          <w:rFonts w:ascii="Sylfaen" w:hAnsi="Sylfaen" w:cs="Sylfaen"/>
        </w:rPr>
        <w:t xml:space="preserve">դեկտեմբերի 27 –ի </w:t>
      </w:r>
      <w:r w:rsidRPr="00C955AF">
        <w:rPr>
          <w:rFonts w:ascii="Arial LatArm" w:hAnsi="Arial LatArm"/>
        </w:rPr>
        <w:t xml:space="preserve"> </w:t>
      </w:r>
      <w:r w:rsidRPr="00C955AF">
        <w:rPr>
          <w:rFonts w:ascii="Arial LatArm" w:hAnsi="Arial LatArm" w:cs="Arial Armenian"/>
        </w:rPr>
        <w:t xml:space="preserve">  ÃÇí </w:t>
      </w:r>
      <w:r>
        <w:rPr>
          <w:rFonts w:ascii="Calibri" w:hAnsi="Calibri" w:cs="Arial Armenian"/>
          <w:b/>
        </w:rPr>
        <w:t>3</w:t>
      </w:r>
      <w:r w:rsidRPr="00C955AF">
        <w:rPr>
          <w:rFonts w:ascii="Arial LatArm" w:hAnsi="Arial LatArm" w:cs="Arial Armenian"/>
        </w:rPr>
        <w:t xml:space="preserve">  áñáßÙ³Ùµ</w:t>
      </w:r>
      <w:r w:rsidRPr="00C955AF">
        <w:rPr>
          <w:rFonts w:ascii="Arial LatArm" w:hAnsi="Arial LatArm"/>
        </w:rPr>
        <w:t xml:space="preserve">    ¨ Ññ³å³ñ³ÏíáõÙ ¿  §¶ÝáõÙÝ»ñÇ Ù³ëÇÝ ¦ ÐÐ ûñ»ÝùÇ 9-ñ¹ Ñá¹í³ÍÇ  Ñ³Ù³Ó³ÛÝ</w:t>
      </w:r>
    </w:p>
    <w:p w:rsidR="00F23FF2" w:rsidRPr="00C955AF" w:rsidRDefault="00F23FF2" w:rsidP="00083DEF">
      <w:pPr>
        <w:rPr>
          <w:rFonts w:ascii="Arial LatArm" w:hAnsi="Arial LatArm"/>
        </w:rPr>
      </w:pPr>
    </w:p>
    <w:p w:rsidR="00F23FF2" w:rsidRPr="00C955AF" w:rsidRDefault="00F23FF2" w:rsidP="00083DEF">
      <w:pPr>
        <w:outlineLvl w:val="0"/>
        <w:rPr>
          <w:rFonts w:ascii="Arial LatArm" w:hAnsi="Arial LatArm"/>
        </w:rPr>
      </w:pPr>
      <w:r w:rsidRPr="00C955AF">
        <w:rPr>
          <w:rFonts w:ascii="Arial LatArm" w:hAnsi="Arial LatArm"/>
        </w:rPr>
        <w:t xml:space="preserve">                                   Þ/Ð ÀÜÂ²ò²Î²ð¶Æ Ì²ÌÎ²¶ÆðÀ N </w:t>
      </w:r>
      <w:r>
        <w:rPr>
          <w:rFonts w:ascii="Calibri" w:hAnsi="Calibri"/>
        </w:rPr>
        <w:t xml:space="preserve"> </w:t>
      </w:r>
      <w:r w:rsidRPr="00C955AF">
        <w:rPr>
          <w:rFonts w:ascii="Arial LatArm" w:hAnsi="Arial LatArm"/>
        </w:rPr>
        <w:t xml:space="preserve">ÞÐ²äÒ´ - </w:t>
      </w:r>
      <w:r w:rsidRPr="00C955AF">
        <w:rPr>
          <w:rFonts w:ascii="Arial LatArm" w:hAnsi="Arial LatArm"/>
          <w:b/>
        </w:rPr>
        <w:t>15/</w:t>
      </w:r>
      <w:r>
        <w:rPr>
          <w:rFonts w:ascii="Calibri" w:hAnsi="Calibri"/>
          <w:b/>
        </w:rPr>
        <w:t>4</w:t>
      </w:r>
      <w:r w:rsidRPr="00C955AF">
        <w:rPr>
          <w:rFonts w:ascii="Arial LatArm" w:hAnsi="Arial LatArm"/>
        </w:rPr>
        <w:t xml:space="preserve">  </w:t>
      </w:r>
    </w:p>
    <w:p w:rsidR="00F23FF2" w:rsidRPr="00C955AF" w:rsidRDefault="00F23FF2" w:rsidP="00083DEF">
      <w:pPr>
        <w:rPr>
          <w:rFonts w:ascii="Arial LatArm" w:hAnsi="Arial LatArm"/>
        </w:rPr>
      </w:pPr>
    </w:p>
    <w:p w:rsidR="00F23FF2" w:rsidRPr="00C955AF" w:rsidRDefault="00F23FF2" w:rsidP="00083DEF">
      <w:pPr>
        <w:rPr>
          <w:rFonts w:ascii="Arial LatArm" w:hAnsi="Arial LatArm" w:cs="Sylfaen"/>
        </w:rPr>
      </w:pPr>
      <w:r w:rsidRPr="00C955AF">
        <w:rPr>
          <w:rFonts w:ascii="Arial LatArm" w:hAnsi="Arial LatArm" w:cs="Sylfaen"/>
        </w:rPr>
        <w:t xml:space="preserve">ä³ïíÇñ³ïáõÝ §ì³ñ¹»ÝÇëÇ ÝÛ³ñ¹³Ñá·»µ³Ý³Ï³Ý ïáõÝ ÇÝï»ñÝ³ï¦ äà²Î ,áñÁ ·ïÝíáõÙ ¿ ù. ì³ñ¹»ÝÇë¼. ²Ý¹ñ³ÝÇÏÇ </w:t>
      </w:r>
      <w:r w:rsidRPr="00C955AF">
        <w:rPr>
          <w:rFonts w:ascii="Arial LatArm" w:hAnsi="Arial LatArm" w:cs="Sylfaen"/>
          <w:b/>
        </w:rPr>
        <w:t>4-</w:t>
      </w:r>
      <w:r w:rsidRPr="00C955AF">
        <w:rPr>
          <w:rFonts w:ascii="Sylfaen" w:hAnsi="Sylfaen" w:cs="Sylfaen"/>
          <w:b/>
        </w:rPr>
        <w:t>րդ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Sylfaen" w:hAnsi="Sylfaen" w:cs="Sylfaen"/>
          <w:b/>
        </w:rPr>
        <w:t>փ</w:t>
      </w:r>
      <w:r w:rsidRPr="00C955AF">
        <w:rPr>
          <w:rFonts w:ascii="Arial LatArm" w:hAnsi="Arial LatArm" w:cs="Sylfaen"/>
          <w:b/>
        </w:rPr>
        <w:t>. 1-</w:t>
      </w:r>
      <w:r w:rsidRPr="00C955AF">
        <w:rPr>
          <w:rFonts w:ascii="Sylfaen" w:hAnsi="Sylfaen" w:cs="Sylfaen"/>
          <w:b/>
        </w:rPr>
        <w:t>ին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Sylfaen" w:hAnsi="Sylfaen" w:cs="Sylfaen"/>
          <w:b/>
        </w:rPr>
        <w:t>նրբանցք</w:t>
      </w:r>
      <w:r w:rsidRPr="00C955AF">
        <w:rPr>
          <w:rFonts w:ascii="Arial LatArm" w:hAnsi="Arial LatArm" w:cs="Sylfaen"/>
        </w:rPr>
        <w:t xml:space="preserve"> Ñ³ëó»áõÙ ,ëïáñ¨ Ý»ñÏ³Û³óÝáõÙ ¿</w:t>
      </w:r>
      <w:r>
        <w:rPr>
          <w:rFonts w:cs="Sylfaen"/>
        </w:rPr>
        <w:t xml:space="preserve">                      </w:t>
      </w:r>
      <w:r w:rsidRPr="00C955AF">
        <w:rPr>
          <w:rFonts w:ascii="Arial LatArm" w:hAnsi="Arial LatArm" w:cs="Sylfaen"/>
        </w:rPr>
        <w:t xml:space="preserve"> N ÞÐ²äÒ´-</w:t>
      </w:r>
      <w:r w:rsidRPr="00C955AF">
        <w:rPr>
          <w:rFonts w:ascii="Arial LatArm" w:hAnsi="Arial LatArm"/>
          <w:b/>
        </w:rPr>
        <w:t>15/</w:t>
      </w:r>
      <w:r>
        <w:rPr>
          <w:rFonts w:ascii="Calibri" w:hAnsi="Calibri"/>
          <w:b/>
        </w:rPr>
        <w:t>4</w:t>
      </w:r>
      <w:r w:rsidRPr="00C955AF">
        <w:rPr>
          <w:rFonts w:ascii="Arial LatArm" w:hAnsi="Arial LatArm"/>
        </w:rPr>
        <w:t xml:space="preserve">   </w:t>
      </w:r>
      <w:r w:rsidRPr="00C955AF">
        <w:rPr>
          <w:rFonts w:ascii="Arial LatArm" w:hAnsi="Arial LatArm" w:cs="Sylfaen"/>
        </w:rPr>
        <w:t xml:space="preserve">Í³ÍÏ³·ñáí Ñ³Ûï³ñ³ñí³Í </w:t>
      </w:r>
      <w:r w:rsidRPr="00C955AF">
        <w:rPr>
          <w:rFonts w:ascii="Sylfaen" w:hAnsi="Sylfaen" w:cs="Sylfaen"/>
          <w:b/>
        </w:rPr>
        <w:t>շրջանակայինհամաձայնագրերով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Sylfaen" w:hAnsi="Sylfaen" w:cs="Sylfaen"/>
          <w:b/>
        </w:rPr>
        <w:t>գնում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Sylfaen" w:hAnsi="Sylfaen" w:cs="Sylfaen"/>
          <w:b/>
        </w:rPr>
        <w:t>կատարելու</w:t>
      </w:r>
      <w:r w:rsidRPr="00C955AF">
        <w:rPr>
          <w:rFonts w:ascii="Arial LatArm" w:hAnsi="Arial LatArm" w:cs="Sylfaen"/>
        </w:rPr>
        <w:t xml:space="preserve"> ÁÝÃ³ó³Ï³ñ·áí å³ÛÙ³Ý³·ñ</w:t>
      </w:r>
      <w:r w:rsidRPr="00C955AF">
        <w:rPr>
          <w:rFonts w:ascii="Sylfaen" w:hAnsi="Sylfaen" w:cs="Sylfaen"/>
          <w:b/>
        </w:rPr>
        <w:t>եր</w:t>
      </w:r>
      <w:r w:rsidRPr="00C955AF">
        <w:rPr>
          <w:rFonts w:ascii="Arial LatArm" w:hAnsi="Arial LatArm" w:cs="Sylfaen"/>
        </w:rPr>
        <w:t xml:space="preserve"> ÏÝù»Éáõ áñáßÙ³Ý Ù³ëÇÝ Ñ³Ù³éáï    ï»Õ»Ï³ïíáõÃÛáõÝÁ:</w:t>
      </w:r>
    </w:p>
    <w:p w:rsidR="00F23FF2" w:rsidRPr="005A65C8" w:rsidRDefault="00F23FF2" w:rsidP="00083DEF">
      <w:pPr>
        <w:rPr>
          <w:rFonts w:ascii="Calibri" w:hAnsi="Calibri" w:cs="Sylfaen"/>
        </w:rPr>
      </w:pPr>
      <w:r w:rsidRPr="00C955AF">
        <w:rPr>
          <w:rFonts w:ascii="Arial LatArm" w:hAnsi="Arial LatArm" w:cs="Sylfaen"/>
        </w:rPr>
        <w:t xml:space="preserve">¶Ý³Ñ³ïáÕ Ñ³ÝÓÝ³ÅáÕáíÇ 2015 </w:t>
      </w:r>
      <w:r>
        <w:rPr>
          <w:rFonts w:ascii="Sylfaen" w:hAnsi="Sylfaen" w:cs="Sylfaen"/>
        </w:rPr>
        <w:t xml:space="preserve">դեկտեմբերի 27 –ի </w:t>
      </w:r>
      <w:r w:rsidRPr="00C955AF">
        <w:rPr>
          <w:rFonts w:ascii="Arial LatArm" w:hAnsi="Arial LatArm" w:cs="Sylfaen"/>
        </w:rPr>
        <w:t xml:space="preserve">Ãí³Ï³ÝÇ </w:t>
      </w:r>
      <w:r w:rsidRPr="00C955AF">
        <w:rPr>
          <w:rFonts w:ascii="Arial LatArm" w:hAnsi="Arial LatArm"/>
          <w:b/>
        </w:rPr>
        <w:t xml:space="preserve">  </w:t>
      </w:r>
      <w:r w:rsidRPr="00C955AF">
        <w:rPr>
          <w:rFonts w:ascii="Sylfaen" w:hAnsi="Sylfaen" w:cs="Sylfaen"/>
          <w:b/>
        </w:rPr>
        <w:t>թիվ</w:t>
      </w:r>
      <w:r w:rsidRPr="00C955AF">
        <w:rPr>
          <w:rFonts w:ascii="Arial LatArm" w:hAnsi="Arial LatArm" w:cs="Sylfaen"/>
          <w:b/>
        </w:rPr>
        <w:t xml:space="preserve"> </w:t>
      </w:r>
      <w:r>
        <w:rPr>
          <w:rFonts w:ascii="Calibri" w:hAnsi="Calibri"/>
          <w:b/>
        </w:rPr>
        <w:t xml:space="preserve">3 </w:t>
      </w:r>
      <w:r w:rsidRPr="00C955AF">
        <w:rPr>
          <w:rFonts w:ascii="Arial LatArm" w:hAnsi="Arial LatArm"/>
        </w:rPr>
        <w:t>áñáßáõÙáí Ñ³ëï³ïí»É ¿ ÁÝÃ³ó³Ï³ñ·Ç µáÉáñ   Ù³ëÝ³ÏÇóÝ»ñÇ ÏáÕÙÇó Ý»ñÏ³Û³óí³Í Ñ³Ûï»ñÇ ` Ññ³í»ñÇ å³Ñ³ÝçÝ»ñÇÝ Ñ³Ù³å³ï³ëË³ÝáõÃÛ³Ý ·Ý³Ñ³ïÙ³</w:t>
      </w:r>
      <w:r w:rsidRPr="00C955AF">
        <w:rPr>
          <w:rFonts w:ascii="Sylfaen" w:hAnsi="Sylfaen" w:cs="Sylfaen"/>
          <w:b/>
        </w:rPr>
        <w:t>ն</w:t>
      </w:r>
      <w:r w:rsidRPr="00C955AF">
        <w:rPr>
          <w:rFonts w:ascii="Arial LatArm" w:hAnsi="Arial LatArm" w:cs="Sylfaen"/>
        </w:rPr>
        <w:t xml:space="preserve">   ³ñ¹ÛáõÝùÝ»ñÁ:</w:t>
      </w:r>
    </w:p>
    <w:p w:rsidR="00F23FF2" w:rsidRPr="00C955AF" w:rsidRDefault="00F23FF2" w:rsidP="00083DEF">
      <w:pPr>
        <w:outlineLvl w:val="0"/>
        <w:rPr>
          <w:rFonts w:ascii="Arial LatArm" w:hAnsi="Arial LatArm" w:cs="Sylfaen"/>
        </w:rPr>
      </w:pPr>
      <w:r w:rsidRPr="00C955AF">
        <w:rPr>
          <w:rFonts w:ascii="Arial LatArm" w:hAnsi="Arial LatArm" w:cs="Sylfaen"/>
        </w:rPr>
        <w:t>Ð³Ù³Ó³ÛÝ áñÇ`</w:t>
      </w:r>
    </w:p>
    <w:p w:rsidR="00F23FF2" w:rsidRDefault="00F23FF2" w:rsidP="007D7754">
      <w:pPr>
        <w:rPr>
          <w:rFonts w:ascii="Sylfaen" w:hAnsi="Sylfaen" w:cs="Sylfaen"/>
          <w:b/>
        </w:rPr>
      </w:pPr>
    </w:p>
    <w:p w:rsidR="00F23FF2" w:rsidRPr="00504990" w:rsidRDefault="00F23FF2" w:rsidP="007D7754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</w:t>
      </w:r>
      <w:r>
        <w:rPr>
          <w:rFonts w:ascii="Arial LatArm" w:hAnsi="Arial LatArm"/>
          <w:b/>
        </w:rPr>
        <w:t>–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1.</w:t>
      </w:r>
    </w:p>
    <w:p w:rsidR="00F23FF2" w:rsidRPr="00C0322B" w:rsidRDefault="00F23FF2" w:rsidP="00A13BEF">
      <w:pPr>
        <w:outlineLvl w:val="0"/>
        <w:rPr>
          <w:rFonts w:ascii="Calibri" w:hAnsi="Calibri" w:cs="Arial"/>
          <w:b/>
          <w:bCs/>
          <w:sz w:val="20"/>
          <w:szCs w:val="20"/>
        </w:rPr>
      </w:pPr>
    </w:p>
    <w:p w:rsidR="00F23FF2" w:rsidRDefault="00F23FF2" w:rsidP="00A13BE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 xml:space="preserve">1  </w:t>
      </w:r>
      <w:r w:rsidRPr="007D7754">
        <w:rPr>
          <w:rFonts w:ascii="Sylfaen" w:hAnsi="Sylfaen" w:cs="Sylfaen"/>
          <w:b/>
          <w:bCs/>
          <w:sz w:val="20"/>
          <w:szCs w:val="20"/>
        </w:rPr>
        <w:t>կլոզապին</w:t>
      </w:r>
      <w:r>
        <w:rPr>
          <w:rFonts w:ascii="Arial LatArm" w:hAnsi="Arial LatArm" w:cs="Arial"/>
          <w:b/>
          <w:bCs/>
          <w:sz w:val="20"/>
          <w:szCs w:val="20"/>
        </w:rPr>
        <w:t xml:space="preserve">   </w:t>
      </w:r>
      <w:r w:rsidRPr="007D7754">
        <w:rPr>
          <w:rFonts w:ascii="Arial LatArm" w:hAnsi="Arial LatArm" w:cs="Arial"/>
          <w:b/>
          <w:bCs/>
          <w:sz w:val="20"/>
          <w:szCs w:val="20"/>
        </w:rPr>
        <w:t>clozapine</w:t>
      </w:r>
    </w:p>
    <w:p w:rsidR="00F23FF2" w:rsidRPr="00504990" w:rsidRDefault="00F23FF2" w:rsidP="00A13BE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F5429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D35F8A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F5429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AF5429" w:rsidRDefault="00F23FF2" w:rsidP="00A13BEF">
      <w:pPr>
        <w:rPr>
          <w:rFonts w:ascii="Calibri" w:hAnsi="Calibri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00132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7B7C12" w:rsidRDefault="00F23FF2" w:rsidP="00994274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1111250</w:t>
            </w:r>
            <w:r>
              <w:rPr>
                <w:rFonts w:ascii="Calibri" w:hAnsi="Calibri" w:cs="Arial"/>
                <w:sz w:val="20"/>
                <w:szCs w:val="20"/>
              </w:rPr>
              <w:t xml:space="preserve"> /</w:t>
            </w:r>
            <w:r>
              <w:rPr>
                <w:rFonts w:ascii="Sylfaen" w:hAnsi="Sylfaen" w:cs="Arial"/>
                <w:sz w:val="20"/>
                <w:szCs w:val="20"/>
              </w:rPr>
              <w:t>ԵՏՄ/</w:t>
            </w:r>
          </w:p>
          <w:p w:rsidR="00F23FF2" w:rsidRPr="00C955AF" w:rsidRDefault="00F23FF2" w:rsidP="005A65C8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Pr="00C955AF" w:rsidRDefault="00F23FF2" w:rsidP="0020013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9427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1046667</w:t>
            </w:r>
          </w:p>
          <w:p w:rsidR="00F23FF2" w:rsidRPr="00C955AF" w:rsidRDefault="00F23FF2" w:rsidP="005A65C8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/>
    <w:p w:rsidR="00F23FF2" w:rsidRDefault="00F23FF2" w:rsidP="005A65C8">
      <w:pPr>
        <w:outlineLvl w:val="0"/>
        <w:rPr>
          <w:rFonts w:ascii="Sylfaen" w:hAnsi="Sylfaen" w:cs="Sylfaen"/>
          <w:b/>
        </w:rPr>
      </w:pPr>
    </w:p>
    <w:p w:rsidR="00F23FF2" w:rsidRDefault="00F23FF2" w:rsidP="005A65C8">
      <w:pPr>
        <w:outlineLvl w:val="0"/>
        <w:rPr>
          <w:rFonts w:ascii="Sylfaen" w:hAnsi="Sylfaen" w:cs="Sylfaen"/>
          <w:b/>
        </w:rPr>
      </w:pPr>
    </w:p>
    <w:p w:rsidR="00F23FF2" w:rsidRPr="00C0322B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</w:t>
      </w:r>
      <w:r>
        <w:rPr>
          <w:rFonts w:ascii="Arial LatArm" w:hAnsi="Arial LatArm"/>
          <w:b/>
        </w:rPr>
        <w:t>–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 xml:space="preserve">2  </w:t>
      </w:r>
    </w:p>
    <w:p w:rsidR="00F23FF2" w:rsidRPr="00C0322B" w:rsidRDefault="00F23FF2" w:rsidP="001A332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B4188">
        <w:rPr>
          <w:rFonts w:ascii="Sylfaen" w:hAnsi="Sylfaen" w:cs="Sylfaen"/>
          <w:b/>
          <w:bCs/>
          <w:sz w:val="20"/>
          <w:szCs w:val="20"/>
        </w:rPr>
        <w:t>քլորպրոմազին</w:t>
      </w:r>
      <w:r w:rsidRPr="00CB4188">
        <w:rPr>
          <w:rFonts w:ascii="Calibri" w:hAnsi="Calibri" w:cs="Calibri"/>
          <w:b/>
          <w:bCs/>
          <w:sz w:val="20"/>
          <w:szCs w:val="20"/>
        </w:rPr>
        <w:t xml:space="preserve"> (</w:t>
      </w:r>
      <w:r w:rsidRPr="00CB4188">
        <w:rPr>
          <w:rFonts w:ascii="Sylfaen" w:hAnsi="Sylfaen" w:cs="Sylfaen"/>
          <w:b/>
          <w:bCs/>
          <w:sz w:val="20"/>
          <w:szCs w:val="20"/>
        </w:rPr>
        <w:t>քլորպրոմազինի</w:t>
      </w:r>
      <w:r w:rsidRPr="00CB418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CB4188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CB4188">
        <w:rPr>
          <w:rFonts w:ascii="Calibri" w:hAnsi="Calibri" w:cs="Calibri"/>
          <w:b/>
          <w:bCs/>
          <w:sz w:val="20"/>
          <w:szCs w:val="20"/>
        </w:rPr>
        <w:t>)                                                                                    chlorpromazine (chlorpromazine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C37BD" w:rsidRDefault="00F23FF2" w:rsidP="00BC37BD">
            <w:pPr>
              <w:pStyle w:val="ListParagraph"/>
              <w:numPr>
                <w:ilvl w:val="0"/>
                <w:numId w:val="1"/>
              </w:num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BC37BD">
              <w:rPr>
                <w:rFonts w:ascii="Sylfaen" w:hAnsi="Sylfaen" w:cs="Sylfaen"/>
                <w:b/>
                <w:bCs/>
                <w:sz w:val="20"/>
                <w:szCs w:val="20"/>
              </w:rPr>
              <w:t>&lt;&lt;Նատալի</w:t>
            </w:r>
            <w:r w:rsidRPr="00BC37BD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BC37BD">
              <w:rPr>
                <w:rFonts w:ascii="Sylfaen" w:hAnsi="Sylfaen" w:cs="Sylfaen"/>
                <w:b/>
                <w:bCs/>
                <w:sz w:val="20"/>
                <w:szCs w:val="20"/>
              </w:rPr>
              <w:t>ֆարմ&gt;&gt;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0C9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616250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C0322B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023DCB">
        <w:rPr>
          <w:rFonts w:ascii="Arial LatArm" w:hAnsi="Arial LatArm" w:cs="Arial"/>
          <w:b/>
          <w:bCs/>
        </w:rPr>
        <w:t xml:space="preserve"> </w:t>
      </w:r>
      <w:r w:rsidRPr="00023DCB">
        <w:rPr>
          <w:rFonts w:ascii="Calibri" w:hAnsi="Calibri" w:cs="Arial"/>
          <w:b/>
          <w:bCs/>
        </w:rPr>
        <w:t>3</w:t>
      </w:r>
    </w:p>
    <w:p w:rsidR="00F23FF2" w:rsidRPr="00023DCB" w:rsidRDefault="00F23FF2" w:rsidP="00023DCB">
      <w:pPr>
        <w:outlineLvl w:val="0"/>
        <w:rPr>
          <w:rFonts w:ascii="Calibri" w:hAnsi="Calibri" w:cs="Arial"/>
          <w:b/>
          <w:bCs/>
          <w:sz w:val="22"/>
          <w:szCs w:val="22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23DCB">
        <w:rPr>
          <w:rFonts w:ascii="Sylfaen" w:hAnsi="Sylfaen" w:cs="Sylfaen"/>
          <w:b/>
          <w:bCs/>
          <w:sz w:val="22"/>
          <w:szCs w:val="22"/>
        </w:rPr>
        <w:t>հալոպերիդոլ</w:t>
      </w:r>
      <w:r w:rsidRPr="00023DC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23DCB">
        <w:rPr>
          <w:rFonts w:ascii="Calibri" w:hAnsi="Calibri" w:cs="Arial"/>
          <w:b/>
          <w:bCs/>
          <w:sz w:val="22"/>
          <w:szCs w:val="22"/>
        </w:rPr>
        <w:t xml:space="preserve">       haloperidol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DB7CBD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Pr="00C955AF" w:rsidRDefault="00F23FF2" w:rsidP="00BC37BD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.&lt;&lt;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A30D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7862,5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DB7CBD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Pr="00BC37BD" w:rsidRDefault="00F23FF2" w:rsidP="00BC37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BC37BD"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F651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023DCB" w:rsidRDefault="00F23FF2" w:rsidP="005A65C8">
      <w:pPr>
        <w:outlineLvl w:val="0"/>
        <w:rPr>
          <w:rFonts w:ascii="Calibri" w:hAnsi="Calibri" w:cs="Arial"/>
          <w:b/>
          <w:bCs/>
          <w:sz w:val="22"/>
          <w:szCs w:val="22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</w:t>
      </w:r>
      <w:r>
        <w:rPr>
          <w:rFonts w:ascii="Arial LatArm" w:hAnsi="Arial LatArm"/>
          <w:b/>
        </w:rPr>
        <w:t>–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 xml:space="preserve">4        </w:t>
      </w:r>
    </w:p>
    <w:p w:rsidR="00F23FF2" w:rsidRPr="00023DCB" w:rsidRDefault="00F23FF2" w:rsidP="00023DCB">
      <w:pPr>
        <w:outlineLvl w:val="0"/>
        <w:rPr>
          <w:rFonts w:ascii="Calibri" w:hAnsi="Calibri" w:cs="Arial"/>
          <w:b/>
          <w:bCs/>
          <w:sz w:val="22"/>
          <w:szCs w:val="22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23DCB">
        <w:rPr>
          <w:rFonts w:ascii="Sylfaen" w:hAnsi="Sylfaen" w:cs="Sylfaen"/>
          <w:b/>
          <w:bCs/>
          <w:sz w:val="22"/>
          <w:szCs w:val="22"/>
        </w:rPr>
        <w:t>հալոպերիդոլ</w:t>
      </w:r>
      <w:r w:rsidRPr="00023DC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23DCB">
        <w:rPr>
          <w:rFonts w:ascii="Calibri" w:hAnsi="Calibri" w:cs="Arial"/>
          <w:b/>
          <w:bCs/>
          <w:sz w:val="22"/>
          <w:szCs w:val="22"/>
        </w:rPr>
        <w:t xml:space="preserve">       haloperidol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467E9" w:rsidRDefault="00F23FF2" w:rsidP="00830B7F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467E9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  <w:r w:rsidRPr="004467E9">
              <w:rPr>
                <w:rFonts w:ascii="Calibri" w:hAnsi="Calibri" w:cs="Arial"/>
                <w:b/>
                <w:sz w:val="20"/>
                <w:szCs w:val="20"/>
              </w:rPr>
              <w:t>.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23DC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338333,3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467E9" w:rsidRDefault="00F23FF2" w:rsidP="00830B7F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467E9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23DC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339500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>
      <w:pPr>
        <w:outlineLvl w:val="0"/>
        <w:rPr>
          <w:rFonts w:ascii="Sylfaen" w:hAnsi="Sylfaen" w:cs="Sylfaen"/>
          <w:b/>
        </w:rPr>
      </w:pPr>
    </w:p>
    <w:p w:rsidR="00F23FF2" w:rsidRDefault="00F23FF2" w:rsidP="005A65C8">
      <w:pPr>
        <w:outlineLvl w:val="0"/>
        <w:rPr>
          <w:rFonts w:ascii="Sylfaen" w:hAnsi="Sylfaen" w:cs="Sylfaen"/>
          <w:b/>
        </w:rPr>
      </w:pPr>
    </w:p>
    <w:p w:rsidR="00F23FF2" w:rsidRPr="00C0322B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5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023DCB">
        <w:rPr>
          <w:rFonts w:ascii="Sylfaen" w:hAnsi="Sylfaen" w:cs="Sylfaen"/>
          <w:b/>
        </w:rPr>
        <w:t>հալոպերիդոլ</w:t>
      </w:r>
      <w:r w:rsidRPr="00023DCB">
        <w:rPr>
          <w:rFonts w:ascii="Arial LatArm" w:hAnsi="Arial LatArm" w:cs="Arial LatArm"/>
          <w:b/>
        </w:rPr>
        <w:t xml:space="preserve">  haloperidol                                                                            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DC36D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Pr="00DC36DB" w:rsidRDefault="00F23FF2" w:rsidP="00CD1C3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6497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3931,25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C0322B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6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467E9">
        <w:rPr>
          <w:rFonts w:ascii="Sylfaen" w:hAnsi="Sylfaen" w:cs="Sylfaen"/>
          <w:b/>
          <w:bCs/>
          <w:sz w:val="20"/>
          <w:szCs w:val="20"/>
        </w:rPr>
        <w:t>դիազեպամ</w:t>
      </w:r>
      <w:r w:rsidRPr="004467E9">
        <w:rPr>
          <w:rFonts w:ascii="Arial LatArm" w:hAnsi="Arial LatArm" w:cs="Arial LatArm"/>
          <w:b/>
          <w:bCs/>
          <w:sz w:val="20"/>
          <w:szCs w:val="20"/>
        </w:rPr>
        <w:t xml:space="preserve">        diazepam</w:t>
      </w:r>
    </w:p>
    <w:p w:rsidR="00F23FF2" w:rsidRPr="004467E9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340866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340866">
              <w:rPr>
                <w:rFonts w:ascii="Arial LatArm" w:hAnsi="Arial LatArm" w:cs="Arial LatArm"/>
                <w:b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340866" w:rsidRDefault="00F23FF2" w:rsidP="0022498E">
            <w:pPr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340866">
              <w:rPr>
                <w:rFonts w:ascii="Arial LatArm" w:hAnsi="Arial LatArm" w:cs="Arial LatArm"/>
                <w:b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340866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340866">
              <w:rPr>
                <w:rFonts w:ascii="Arial LatArm" w:hAnsi="Arial LatArm" w:cs="Arial LatArm"/>
                <w:b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D5E90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EA75F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A75F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270000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14053F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A10B18" w:rsidRDefault="00F23FF2" w:rsidP="00EA75F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A75F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288750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0F6788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7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F6788">
        <w:rPr>
          <w:rFonts w:ascii="Sylfaen" w:hAnsi="Sylfaen" w:cs="Sylfaen"/>
          <w:b/>
          <w:bCs/>
          <w:sz w:val="20"/>
          <w:szCs w:val="20"/>
        </w:rPr>
        <w:t>դիազեպամ</w:t>
      </w:r>
      <w:r w:rsidRPr="000F6788">
        <w:rPr>
          <w:rFonts w:ascii="Arial LatArm" w:hAnsi="Arial LatArm" w:cs="Arial LatArm"/>
          <w:b/>
          <w:bCs/>
          <w:sz w:val="20"/>
          <w:szCs w:val="20"/>
        </w:rPr>
        <w:t xml:space="preserve">      diazepam</w:t>
      </w:r>
    </w:p>
    <w:p w:rsidR="00F23FF2" w:rsidRPr="000F6788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751BA" w:rsidRDefault="00F23FF2" w:rsidP="00166333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1751BA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6633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55326,67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751BA" w:rsidRDefault="00F23FF2" w:rsidP="0016633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1751BA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6633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1751BA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751BA">
        <w:rPr>
          <w:rFonts w:ascii="Sylfaen" w:hAnsi="Sylfaen" w:cs="Sylfaen"/>
          <w:b/>
          <w:bCs/>
          <w:sz w:val="20"/>
          <w:szCs w:val="20"/>
        </w:rPr>
        <w:t>լորազեպամ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        </w:t>
      </w:r>
      <w:r w:rsidRPr="001751BA">
        <w:rPr>
          <w:rFonts w:ascii="Arial LatArm" w:hAnsi="Arial LatArm" w:cs="Arial LatArm"/>
          <w:b/>
          <w:bCs/>
          <w:sz w:val="20"/>
          <w:szCs w:val="20"/>
        </w:rPr>
        <w:t>lorazepam</w:t>
      </w:r>
    </w:p>
    <w:p w:rsidR="00F23FF2" w:rsidRPr="001751BA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22AC3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47B7D" w:rsidRDefault="00F23FF2" w:rsidP="00247B7D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247B7D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47B7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88875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BF2003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47B7D" w:rsidRDefault="00F23FF2" w:rsidP="00247B7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47B7D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47B7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89175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E00053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9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E00053">
        <w:rPr>
          <w:rFonts w:ascii="Sylfaen" w:hAnsi="Sylfaen" w:cs="Sylfaen"/>
          <w:b/>
          <w:bCs/>
          <w:sz w:val="20"/>
          <w:szCs w:val="20"/>
        </w:rPr>
        <w:t>լևոմեպրոմազին</w:t>
      </w:r>
      <w:r w:rsidRPr="00E00053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E00053">
        <w:rPr>
          <w:rFonts w:ascii="Sylfaen" w:hAnsi="Sylfaen" w:cs="Sylfaen"/>
          <w:b/>
          <w:bCs/>
          <w:sz w:val="20"/>
          <w:szCs w:val="20"/>
        </w:rPr>
        <w:t>լևոմեպրոմազինի</w:t>
      </w:r>
      <w:r w:rsidRPr="00E00053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E00053">
        <w:rPr>
          <w:rFonts w:ascii="Sylfaen" w:hAnsi="Sylfaen" w:cs="Sylfaen"/>
          <w:b/>
          <w:bCs/>
          <w:sz w:val="20"/>
          <w:szCs w:val="20"/>
        </w:rPr>
        <w:t>մալատ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)      </w:t>
      </w:r>
      <w:r w:rsidRPr="00E00053">
        <w:rPr>
          <w:rFonts w:ascii="Arial LatArm" w:hAnsi="Arial LatArm" w:cs="Arial LatArm"/>
          <w:b/>
          <w:bCs/>
          <w:sz w:val="20"/>
          <w:szCs w:val="20"/>
        </w:rPr>
        <w:t>levomepromazine (levomepromazine maleate)</w:t>
      </w:r>
    </w:p>
    <w:p w:rsidR="00F23FF2" w:rsidRPr="00E66333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04EB0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F480A" w:rsidRDefault="00F23FF2" w:rsidP="00FF480A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FF480A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6633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220500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1F7D79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61CA2">
        <w:rPr>
          <w:rFonts w:ascii="Sylfaen" w:hAnsi="Sylfaen" w:cs="Sylfaen"/>
          <w:b/>
          <w:bCs/>
          <w:sz w:val="20"/>
          <w:szCs w:val="20"/>
        </w:rPr>
        <w:t>տրիհեքսիֆենիդիլ</w:t>
      </w:r>
      <w:r w:rsidRPr="00C61CA2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C61CA2">
        <w:rPr>
          <w:rFonts w:ascii="Sylfaen" w:hAnsi="Sylfaen" w:cs="Sylfaen"/>
          <w:b/>
          <w:bCs/>
          <w:sz w:val="20"/>
          <w:szCs w:val="20"/>
        </w:rPr>
        <w:t>տրիհեքսիֆենիդիլի</w:t>
      </w:r>
      <w:r w:rsidRPr="00C61CA2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C61CA2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C61CA2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                                                        trihexyphenidyl (trihexyphenidyl hydrochloride)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E3399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D0781A" w:rsidRDefault="00F23FF2" w:rsidP="00D0781A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D0781A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0781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265833,3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9271B6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13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271B6">
        <w:rPr>
          <w:rFonts w:ascii="Sylfaen" w:hAnsi="Sylfaen" w:cs="Sylfaen"/>
          <w:b/>
          <w:bCs/>
          <w:sz w:val="20"/>
          <w:szCs w:val="20"/>
        </w:rPr>
        <w:t>ֆենոբարբիտալ</w:t>
      </w:r>
      <w:r w:rsidRPr="009271B6">
        <w:rPr>
          <w:rFonts w:ascii="Arial LatArm" w:hAnsi="Arial LatArm" w:cs="Arial LatArm"/>
          <w:b/>
          <w:bCs/>
          <w:sz w:val="20"/>
          <w:szCs w:val="20"/>
        </w:rPr>
        <w:t xml:space="preserve">   phenobarbital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9271B6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1A4141">
        <w:trPr>
          <w:trHeight w:val="30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1A4141">
        <w:trPr>
          <w:trHeight w:val="11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B3100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F094B" w:rsidRDefault="00F23FF2" w:rsidP="004F094B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4F094B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7732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21500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BB3100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F094B" w:rsidRDefault="00F23FF2" w:rsidP="004F094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F094B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7732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1A4141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14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D6BEE">
        <w:rPr>
          <w:rFonts w:ascii="Sylfaen" w:hAnsi="Sylfaen" w:cs="Sylfaen"/>
          <w:b/>
          <w:bCs/>
          <w:sz w:val="20"/>
          <w:szCs w:val="20"/>
        </w:rPr>
        <w:t>տրիֆլուոպերազին (տրիֆլուոպերազինի հիդրոքլորիդ)                                                                                                                          trifluoperazine (trifluoperazine hydrochloride)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255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76354" w:rsidRDefault="00F23FF2" w:rsidP="009B7B3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9166,66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Default="00F23FF2" w:rsidP="005A65C8"/>
    <w:p w:rsidR="00F23FF2" w:rsidRPr="00C77FCF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16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77FCF">
        <w:rPr>
          <w:rFonts w:ascii="Sylfaen" w:hAnsi="Sylfaen" w:cs="Sylfaen"/>
          <w:b/>
          <w:bCs/>
          <w:sz w:val="20"/>
          <w:szCs w:val="20"/>
        </w:rPr>
        <w:t>ֆլուֆենազին</w:t>
      </w:r>
      <w:r w:rsidRPr="00C77FCF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C77FCF">
        <w:rPr>
          <w:rFonts w:ascii="Sylfaen" w:hAnsi="Sylfaen" w:cs="Sylfaen"/>
          <w:b/>
          <w:bCs/>
          <w:sz w:val="20"/>
          <w:szCs w:val="20"/>
        </w:rPr>
        <w:t>ֆլուֆենազինի</w:t>
      </w:r>
      <w:r w:rsidRPr="00C77FCF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C77FCF">
        <w:rPr>
          <w:rFonts w:ascii="Sylfaen" w:hAnsi="Sylfaen" w:cs="Sylfaen"/>
          <w:b/>
          <w:bCs/>
          <w:sz w:val="20"/>
          <w:szCs w:val="20"/>
        </w:rPr>
        <w:t>դեկանոատ</w:t>
      </w:r>
      <w:r w:rsidRPr="00C77FCF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fluphenazine (fluphenazine decanoate)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CB1FE1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F022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407750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CB1FE1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18</w:t>
      </w:r>
    </w:p>
    <w:p w:rsidR="00F23FF2" w:rsidRDefault="00F23FF2" w:rsidP="005A65C8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B1FE1">
        <w:rPr>
          <w:rFonts w:ascii="Sylfaen" w:hAnsi="Sylfaen" w:cs="Sylfaen"/>
          <w:b/>
        </w:rPr>
        <w:t>ռիսպերիդոն</w:t>
      </w:r>
      <w:r>
        <w:rPr>
          <w:rFonts w:ascii="Arial LatArm" w:hAnsi="Arial LatArm" w:cs="Arial LatArm"/>
          <w:b/>
        </w:rPr>
        <w:t xml:space="preserve">  </w:t>
      </w:r>
      <w:r w:rsidRPr="00CB1FE1">
        <w:rPr>
          <w:rFonts w:ascii="Arial LatArm" w:hAnsi="Arial LatArm" w:cs="Arial LatArm"/>
          <w:b/>
        </w:rPr>
        <w:t>risperidone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91EF0" w:rsidRDefault="00F23FF2" w:rsidP="00096FE4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191EF0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A077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69983,33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91EF0" w:rsidRDefault="00F23FF2" w:rsidP="00096FE4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191EF0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96FE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83333,33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4C5F81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  <w:lang w:val="en-US"/>
        </w:rPr>
      </w:pPr>
      <w:r w:rsidRPr="00C955AF">
        <w:rPr>
          <w:rFonts w:ascii="Sylfaen" w:hAnsi="Sylfaen" w:cs="Sylfaen"/>
          <w:b/>
        </w:rPr>
        <w:t>Չափաբաժին</w:t>
      </w:r>
      <w:r w:rsidRPr="004C5F81">
        <w:rPr>
          <w:rFonts w:ascii="Arial LatArm" w:hAnsi="Arial LatArm"/>
          <w:b/>
          <w:lang w:val="en-US"/>
        </w:rPr>
        <w:t xml:space="preserve"> -</w:t>
      </w:r>
      <w:r w:rsidRPr="004C5F81">
        <w:rPr>
          <w:rFonts w:ascii="Arial LatArm" w:hAnsi="Arial LatArm" w:cs="Arial"/>
          <w:b/>
          <w:bCs/>
          <w:sz w:val="20"/>
          <w:szCs w:val="20"/>
          <w:lang w:val="en-US"/>
        </w:rPr>
        <w:t xml:space="preserve"> </w:t>
      </w:r>
      <w:r w:rsidRPr="004C5F81">
        <w:rPr>
          <w:rFonts w:ascii="Calibri" w:hAnsi="Calibri" w:cs="Arial"/>
          <w:b/>
          <w:bCs/>
          <w:sz w:val="20"/>
          <w:szCs w:val="20"/>
          <w:lang w:val="en-US"/>
        </w:rPr>
        <w:t>21</w:t>
      </w:r>
    </w:p>
    <w:p w:rsidR="00F23FF2" w:rsidRPr="000660DD" w:rsidRDefault="00F23FF2" w:rsidP="005A65C8">
      <w:pPr>
        <w:rPr>
          <w:rFonts w:ascii="Calibri" w:hAnsi="Calibri" w:cs="Arial LatArm"/>
          <w:b/>
          <w:bCs/>
          <w:sz w:val="20"/>
          <w:szCs w:val="20"/>
          <w:lang w:val="en-US"/>
        </w:rPr>
      </w:pPr>
      <w:r w:rsidRPr="00C955AF">
        <w:rPr>
          <w:rFonts w:ascii="Sylfaen" w:hAnsi="Sylfaen" w:cs="Sylfaen"/>
          <w:b/>
        </w:rPr>
        <w:t>Գնման</w:t>
      </w:r>
      <w:r w:rsidRPr="004C5F81">
        <w:rPr>
          <w:rFonts w:ascii="Arial LatArm" w:hAnsi="Arial LatArm"/>
          <w:b/>
          <w:lang w:val="en-US"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4C5F81">
        <w:rPr>
          <w:rFonts w:ascii="Arial LatArm" w:hAnsi="Arial LatArm"/>
          <w:b/>
          <w:lang w:val="en-US"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4C5F81">
        <w:rPr>
          <w:rFonts w:ascii="Arial LatArm" w:hAnsi="Arial LatArm"/>
          <w:b/>
          <w:lang w:val="en-US"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4C5F81">
        <w:rPr>
          <w:rFonts w:ascii="Arial LatArm" w:hAnsi="Arial LatArm" w:cs="Sylfaen"/>
          <w:b/>
          <w:lang w:val="en-US"/>
        </w:rPr>
        <w:t xml:space="preserve">   </w:t>
      </w:r>
      <w:r w:rsidRPr="004C5F81">
        <w:rPr>
          <w:rFonts w:ascii="Arial LatArm" w:hAnsi="Arial LatArm" w:cs="Arial"/>
          <w:b/>
          <w:bCs/>
          <w:sz w:val="20"/>
          <w:szCs w:val="20"/>
          <w:lang w:val="en-US"/>
        </w:rPr>
        <w:t xml:space="preserve"> </w:t>
      </w:r>
      <w:r w:rsidRPr="004C5F81">
        <w:rPr>
          <w:rFonts w:ascii="Sylfaen" w:hAnsi="Sylfaen" w:cs="Sylfaen"/>
          <w:b/>
          <w:bCs/>
          <w:sz w:val="20"/>
          <w:szCs w:val="20"/>
        </w:rPr>
        <w:t>ածուխ</w:t>
      </w:r>
      <w:r w:rsidRPr="004C5F81">
        <w:rPr>
          <w:rFonts w:ascii="Arial LatArm" w:hAnsi="Arial LatArm" w:cs="Arial LatArm"/>
          <w:b/>
          <w:bCs/>
          <w:sz w:val="20"/>
          <w:szCs w:val="20"/>
          <w:lang w:val="en-US"/>
        </w:rPr>
        <w:t xml:space="preserve"> </w:t>
      </w:r>
      <w:r w:rsidRPr="004C5F81">
        <w:rPr>
          <w:rFonts w:ascii="Sylfaen" w:hAnsi="Sylfaen" w:cs="Sylfaen"/>
          <w:b/>
          <w:bCs/>
          <w:sz w:val="20"/>
          <w:szCs w:val="20"/>
        </w:rPr>
        <w:t>ակտիվացված</w:t>
      </w:r>
      <w:r w:rsidRPr="004C5F81">
        <w:rPr>
          <w:rFonts w:ascii="Arial LatArm" w:hAnsi="Arial LatArm" w:cs="Arial LatArm"/>
          <w:b/>
          <w:bCs/>
          <w:sz w:val="20"/>
          <w:szCs w:val="20"/>
          <w:lang w:val="en-US"/>
        </w:rPr>
        <w:t xml:space="preserve"> activated charcoal</w:t>
      </w:r>
    </w:p>
    <w:p w:rsidR="00F23FF2" w:rsidRPr="000660DD" w:rsidRDefault="00F23FF2" w:rsidP="005A65C8">
      <w:pPr>
        <w:rPr>
          <w:rFonts w:ascii="Calibri" w:hAnsi="Calibri" w:cs="Sylfaen"/>
          <w:b/>
          <w:lang w:val="en-US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5226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5226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52267" w:rsidRDefault="00F23FF2" w:rsidP="00252267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252267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5226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1290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CC7393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23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C7393">
        <w:rPr>
          <w:rFonts w:ascii="Sylfaen" w:hAnsi="Sylfaen" w:cs="Sylfaen"/>
          <w:b/>
          <w:bCs/>
          <w:sz w:val="20"/>
          <w:szCs w:val="20"/>
        </w:rPr>
        <w:t>մետամիզոլի</w:t>
      </w:r>
      <w:r w:rsidRPr="00CC7393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CC7393">
        <w:rPr>
          <w:rFonts w:ascii="Sylfaen" w:hAnsi="Sylfaen" w:cs="Sylfaen"/>
          <w:b/>
          <w:bCs/>
          <w:sz w:val="20"/>
          <w:szCs w:val="20"/>
        </w:rPr>
        <w:t>նատրիում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    </w:t>
      </w:r>
      <w:r w:rsidRPr="00CC7393">
        <w:rPr>
          <w:rFonts w:ascii="Arial LatArm" w:hAnsi="Arial LatArm" w:cs="Arial LatArm"/>
          <w:b/>
          <w:bCs/>
          <w:sz w:val="20"/>
          <w:szCs w:val="20"/>
        </w:rPr>
        <w:t>metamizole sodium</w:t>
      </w:r>
    </w:p>
    <w:p w:rsidR="00F23FF2" w:rsidRPr="00CC7393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1A1BDD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33B80" w:rsidRDefault="00F23FF2" w:rsidP="00F33B80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F33B80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E7466" w:rsidRDefault="00F23FF2" w:rsidP="005E746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ԵՏՄ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33B80" w:rsidRDefault="00F23FF2" w:rsidP="00F33B8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E746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376972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376972">
        <w:rPr>
          <w:rFonts w:ascii="Sylfaen" w:hAnsi="Sylfaen" w:cs="Sylfaen"/>
          <w:b/>
          <w:bCs/>
          <w:sz w:val="20"/>
          <w:szCs w:val="20"/>
        </w:rPr>
        <w:t>հորթի</w:t>
      </w:r>
      <w:r w:rsidRPr="00376972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376972">
        <w:rPr>
          <w:rFonts w:ascii="Sylfaen" w:hAnsi="Sylfaen" w:cs="Sylfaen"/>
          <w:b/>
          <w:bCs/>
          <w:sz w:val="20"/>
          <w:szCs w:val="20"/>
        </w:rPr>
        <w:t>արյան</w:t>
      </w:r>
      <w:r w:rsidRPr="00376972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376972">
        <w:rPr>
          <w:rFonts w:ascii="Sylfaen" w:hAnsi="Sylfaen" w:cs="Sylfaen"/>
          <w:b/>
          <w:bCs/>
          <w:sz w:val="20"/>
          <w:szCs w:val="20"/>
        </w:rPr>
        <w:t>սպիտակուցազերծ</w:t>
      </w:r>
      <w:r w:rsidRPr="00376972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376972">
        <w:rPr>
          <w:rFonts w:ascii="Sylfaen" w:hAnsi="Sylfaen" w:cs="Sylfaen"/>
          <w:b/>
          <w:bCs/>
          <w:sz w:val="20"/>
          <w:szCs w:val="20"/>
        </w:rPr>
        <w:t>ածանցյալ</w:t>
      </w:r>
      <w:r w:rsidRPr="00376972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deproteinised haemoderivate of calf blood</w:t>
      </w:r>
    </w:p>
    <w:p w:rsidR="00F23FF2" w:rsidRPr="00376972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76972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7697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8056,16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74417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76972" w:rsidRDefault="00F23FF2" w:rsidP="0037697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7697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8333,33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1B4329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B4329">
        <w:rPr>
          <w:rFonts w:ascii="Sylfaen" w:hAnsi="Sylfaen" w:cs="Sylfaen"/>
          <w:b/>
          <w:bCs/>
          <w:sz w:val="20"/>
          <w:szCs w:val="20"/>
        </w:rPr>
        <w:t>սուլֆացետամիդ</w:t>
      </w:r>
      <w:r w:rsidRPr="001B4329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1B4329">
        <w:rPr>
          <w:rFonts w:ascii="Sylfaen" w:hAnsi="Sylfaen" w:cs="Sylfaen"/>
          <w:b/>
          <w:bCs/>
          <w:sz w:val="20"/>
          <w:szCs w:val="20"/>
        </w:rPr>
        <w:t>սուլֆացետամիդ</w:t>
      </w:r>
      <w:r w:rsidRPr="001B4329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B4329">
        <w:rPr>
          <w:rFonts w:ascii="Sylfaen" w:hAnsi="Sylfaen" w:cs="Sylfaen"/>
          <w:b/>
          <w:bCs/>
          <w:sz w:val="20"/>
          <w:szCs w:val="20"/>
        </w:rPr>
        <w:t>նատրիում</w:t>
      </w:r>
      <w:r w:rsidRPr="001B4329">
        <w:rPr>
          <w:rFonts w:ascii="Arial LatArm" w:hAnsi="Arial LatArm" w:cs="Arial LatArm"/>
          <w:b/>
          <w:bCs/>
          <w:sz w:val="20"/>
          <w:szCs w:val="20"/>
        </w:rPr>
        <w:t>) sulfacetamide (sulfacetamide sodium)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1B4329" w:rsidRDefault="00F23FF2" w:rsidP="001B432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</w:t>
            </w:r>
            <w:r w:rsidRPr="001B4329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Ալեքս&gt;&gt;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96E2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1818,33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Default="00F23FF2" w:rsidP="005A65C8"/>
    <w:p w:rsidR="00F23FF2" w:rsidRDefault="00F23FF2" w:rsidP="005A65C8"/>
    <w:p w:rsidR="00F23FF2" w:rsidRPr="00827A31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27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27A31">
        <w:rPr>
          <w:rFonts w:ascii="Sylfaen" w:hAnsi="Sylfaen" w:cs="Sylfaen"/>
          <w:b/>
          <w:bCs/>
          <w:sz w:val="20"/>
          <w:szCs w:val="20"/>
        </w:rPr>
        <w:t>ալյումինիումի</w:t>
      </w:r>
      <w:r w:rsidRPr="00827A31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827A31">
        <w:rPr>
          <w:rFonts w:ascii="Sylfaen" w:hAnsi="Sylfaen" w:cs="Sylfaen"/>
          <w:b/>
          <w:bCs/>
          <w:sz w:val="20"/>
          <w:szCs w:val="20"/>
        </w:rPr>
        <w:t>հիդրօքսիդ</w:t>
      </w:r>
      <w:r w:rsidRPr="00827A31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827A31">
        <w:rPr>
          <w:rFonts w:ascii="Sylfaen" w:hAnsi="Sylfaen" w:cs="Sylfaen"/>
          <w:b/>
          <w:bCs/>
          <w:sz w:val="20"/>
          <w:szCs w:val="20"/>
        </w:rPr>
        <w:t>մագնեզիումի</w:t>
      </w:r>
      <w:r w:rsidRPr="00827A31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827A31">
        <w:rPr>
          <w:rFonts w:ascii="Sylfaen" w:hAnsi="Sylfaen" w:cs="Sylfaen"/>
          <w:b/>
          <w:bCs/>
          <w:sz w:val="20"/>
          <w:szCs w:val="20"/>
        </w:rPr>
        <w:t>հիդրօքսիդ</w:t>
      </w:r>
      <w:r w:rsidRPr="00827A31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aluminium hydroxide, magnesium hydroxide</w:t>
      </w:r>
    </w:p>
    <w:p w:rsidR="00F23FF2" w:rsidRPr="00827A31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A1CE8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CD1C3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E716C" w:rsidRDefault="00F23FF2" w:rsidP="003E716C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3E716C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3D5437" w:rsidRDefault="00F23FF2" w:rsidP="003E716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8246,41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Default="00F23FF2" w:rsidP="005A65C8"/>
    <w:p w:rsidR="00F23FF2" w:rsidRPr="003E716C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B06C4">
        <w:rPr>
          <w:rFonts w:ascii="Sylfaen" w:hAnsi="Sylfaen" w:cs="Sylfaen"/>
          <w:b/>
          <w:bCs/>
          <w:sz w:val="20"/>
          <w:szCs w:val="20"/>
        </w:rPr>
        <w:t>ամպիցիլին</w:t>
      </w:r>
      <w:r w:rsidRPr="00DB06C4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DB06C4">
        <w:rPr>
          <w:rFonts w:ascii="Sylfaen" w:hAnsi="Sylfaen" w:cs="Sylfaen"/>
          <w:b/>
          <w:bCs/>
          <w:sz w:val="20"/>
          <w:szCs w:val="20"/>
        </w:rPr>
        <w:t>ամպիցիլինի</w:t>
      </w:r>
      <w:r w:rsidRPr="00DB06C4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DB06C4">
        <w:rPr>
          <w:rFonts w:ascii="Sylfaen" w:hAnsi="Sylfaen" w:cs="Sylfaen"/>
          <w:b/>
          <w:bCs/>
          <w:sz w:val="20"/>
          <w:szCs w:val="20"/>
        </w:rPr>
        <w:t>տրիհիդրատ</w:t>
      </w:r>
      <w:r w:rsidRPr="00DB06C4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ampicillin (ampicillin trihydrate)</w:t>
      </w:r>
    </w:p>
    <w:p w:rsidR="00F23FF2" w:rsidRPr="00DB06C4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45366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CD1C3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45366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Default="00F23FF2" w:rsidP="0022498E">
            <w:pPr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23FF2" w:rsidRPr="00023344" w:rsidRDefault="00F23FF2" w:rsidP="0022498E">
            <w:pPr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CD1C3C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</w:t>
            </w:r>
            <w:r w:rsidRPr="001B4329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Ալեքս&gt;&gt;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F419A6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Default="00F23FF2" w:rsidP="0022498E">
            <w:pPr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69760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D1C3C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</w:t>
            </w:r>
            <w:r w:rsidRPr="001B4329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9760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2450,83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97607" w:rsidRDefault="00F23FF2" w:rsidP="006976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2420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2491,667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6C1680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</w:t>
      </w:r>
    </w:p>
    <w:p w:rsidR="00F23FF2" w:rsidRDefault="00F23FF2" w:rsidP="005A65C8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C1680">
        <w:rPr>
          <w:rFonts w:ascii="Sylfaen" w:hAnsi="Sylfaen" w:cs="Sylfaen"/>
          <w:b/>
          <w:bCs/>
          <w:sz w:val="20"/>
          <w:szCs w:val="20"/>
        </w:rPr>
        <w:t>մետամիզոլ</w:t>
      </w:r>
      <w:r w:rsidRPr="006C1680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6C1680">
        <w:rPr>
          <w:rFonts w:ascii="Sylfaen" w:hAnsi="Sylfaen" w:cs="Sylfaen"/>
          <w:b/>
          <w:bCs/>
          <w:sz w:val="20"/>
          <w:szCs w:val="20"/>
        </w:rPr>
        <w:t>մետամիզոլ</w:t>
      </w:r>
      <w:r w:rsidRPr="006C168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6C1680">
        <w:rPr>
          <w:rFonts w:ascii="Sylfaen" w:hAnsi="Sylfaen" w:cs="Sylfaen"/>
          <w:b/>
          <w:bCs/>
          <w:sz w:val="20"/>
          <w:szCs w:val="20"/>
        </w:rPr>
        <w:t>նատրիում</w:t>
      </w:r>
      <w:r w:rsidRPr="006C1680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                     metamizole (metamizole sodium)</w:t>
      </w:r>
    </w:p>
    <w:p w:rsidR="00F23FF2" w:rsidRPr="006C1680" w:rsidRDefault="00F23FF2" w:rsidP="005A65C8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076A4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CD1C3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076A4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CD1C3C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</w:t>
            </w:r>
            <w:r w:rsidRPr="001B4329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Ալեքս&gt;&gt;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076A4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076A4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E060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</w:t>
            </w:r>
            <w:r w:rsidRPr="001B4329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B4329">
              <w:rPr>
                <w:rFonts w:ascii="Sylfaen" w:hAnsi="Sylfaen" w:cs="Sylfaen"/>
                <w:b/>
                <w:bCs/>
                <w:sz w:val="20"/>
                <w:szCs w:val="20"/>
              </w:rPr>
              <w:t>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E060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476,5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Default="00F23FF2" w:rsidP="005A65C8">
      <w:pPr>
        <w:outlineLvl w:val="0"/>
        <w:rPr>
          <w:rFonts w:ascii="Sylfaen" w:hAnsi="Sylfaen" w:cs="Sylfaen"/>
          <w:b/>
        </w:rPr>
      </w:pPr>
    </w:p>
    <w:p w:rsidR="00F23FF2" w:rsidRPr="00F61F0A" w:rsidRDefault="00F23FF2" w:rsidP="005A65C8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61F0A">
        <w:rPr>
          <w:rFonts w:ascii="Sylfaen" w:hAnsi="Sylfaen" w:cs="Sylfaen"/>
          <w:b/>
          <w:bCs/>
          <w:sz w:val="20"/>
          <w:szCs w:val="20"/>
        </w:rPr>
        <w:t>ասկորբինաթթու</w:t>
      </w:r>
      <w:r w:rsidRPr="00F61F0A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ascorbic acid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D1C3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81AF9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C1F11" w:rsidRDefault="00F23FF2" w:rsidP="004C1F11">
            <w:pPr>
              <w:jc w:val="center"/>
              <w:rPr>
                <w:rFonts w:ascii="Arial LatArm" w:hAnsi="Arial LatArm" w:cs="Arial"/>
                <w:b/>
                <w:sz w:val="20"/>
                <w:szCs w:val="20"/>
              </w:rPr>
            </w:pPr>
            <w:r w:rsidRPr="004C1F11">
              <w:rPr>
                <w:rFonts w:ascii="Arial LatArm" w:hAnsi="Arial LatArm" w:cs="Arial"/>
                <w:b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D1C3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C1F1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9979,16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C1F11" w:rsidRDefault="00F23FF2" w:rsidP="004C1F1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C1F11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C1F1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10416,67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0660DD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31</w:t>
      </w:r>
    </w:p>
    <w:p w:rsidR="00F23FF2" w:rsidRDefault="00F23FF2" w:rsidP="005A65C8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32CD6">
        <w:rPr>
          <w:rFonts w:ascii="Sylfaen" w:hAnsi="Sylfaen" w:cs="Sylfaen"/>
          <w:b/>
          <w:bCs/>
          <w:sz w:val="20"/>
          <w:szCs w:val="20"/>
        </w:rPr>
        <w:t>ացետիլսալիցիլաթթու</w:t>
      </w:r>
      <w:r w:rsidRPr="00832CD6">
        <w:rPr>
          <w:rFonts w:ascii="Arial LatArm" w:hAnsi="Arial LatArm" w:cs="Arial"/>
          <w:b/>
          <w:bCs/>
          <w:sz w:val="20"/>
          <w:szCs w:val="20"/>
        </w:rPr>
        <w:t xml:space="preserve">, </w:t>
      </w:r>
      <w:r w:rsidRPr="00832CD6">
        <w:rPr>
          <w:rFonts w:ascii="Sylfaen" w:hAnsi="Sylfaen" w:cs="Sylfaen"/>
          <w:b/>
          <w:bCs/>
          <w:sz w:val="20"/>
          <w:szCs w:val="20"/>
        </w:rPr>
        <w:t>պարացետամոլ</w:t>
      </w:r>
      <w:r w:rsidRPr="00832CD6">
        <w:rPr>
          <w:rFonts w:ascii="Arial LatArm" w:hAnsi="Arial LatArm" w:cs="Arial"/>
          <w:b/>
          <w:bCs/>
          <w:sz w:val="20"/>
          <w:szCs w:val="20"/>
        </w:rPr>
        <w:t xml:space="preserve">, </w:t>
      </w:r>
      <w:r w:rsidRPr="00832CD6">
        <w:rPr>
          <w:rFonts w:ascii="Sylfaen" w:hAnsi="Sylfaen" w:cs="Sylfaen"/>
          <w:b/>
          <w:bCs/>
          <w:sz w:val="20"/>
          <w:szCs w:val="20"/>
        </w:rPr>
        <w:t>կոֆեին</w:t>
      </w:r>
      <w:r>
        <w:rPr>
          <w:rFonts w:cs="Arial"/>
          <w:b/>
          <w:bCs/>
          <w:sz w:val="20"/>
          <w:szCs w:val="20"/>
        </w:rPr>
        <w:t xml:space="preserve"> </w:t>
      </w:r>
      <w:r w:rsidRPr="00832CD6">
        <w:rPr>
          <w:rFonts w:ascii="Arial LatArm" w:hAnsi="Arial LatArm" w:cs="Arial"/>
          <w:b/>
          <w:bCs/>
          <w:sz w:val="20"/>
          <w:szCs w:val="20"/>
        </w:rPr>
        <w:t>acetylsalicylic acid, paracetamol, caffeine</w:t>
      </w:r>
    </w:p>
    <w:p w:rsidR="00F23FF2" w:rsidRPr="00832CD6" w:rsidRDefault="00F23FF2" w:rsidP="005A65C8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976C6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976C6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450E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76C6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12119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1211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594,16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14027A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32</w:t>
      </w:r>
    </w:p>
    <w:p w:rsidR="00F23FF2" w:rsidRDefault="00F23FF2" w:rsidP="005A65C8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C62E4">
        <w:rPr>
          <w:rFonts w:ascii="Sylfaen" w:hAnsi="Sylfaen" w:cs="Sylfaen"/>
          <w:b/>
          <w:bCs/>
          <w:sz w:val="20"/>
          <w:szCs w:val="20"/>
        </w:rPr>
        <w:t>ադենոզինեռֆոսֆատի</w:t>
      </w:r>
      <w:r w:rsidRPr="002C62E4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C62E4">
        <w:rPr>
          <w:rFonts w:ascii="Sylfaen" w:hAnsi="Sylfaen" w:cs="Sylfaen"/>
          <w:b/>
          <w:bCs/>
          <w:sz w:val="20"/>
          <w:szCs w:val="20"/>
        </w:rPr>
        <w:t>նատրիում</w:t>
      </w:r>
      <w:r>
        <w:rPr>
          <w:rFonts w:ascii="Arial LatArm" w:hAnsi="Arial LatArm" w:cs="Arial"/>
          <w:b/>
          <w:bCs/>
          <w:sz w:val="20"/>
          <w:szCs w:val="20"/>
        </w:rPr>
        <w:t xml:space="preserve">  </w:t>
      </w:r>
      <w:r w:rsidRPr="002C62E4">
        <w:rPr>
          <w:rFonts w:ascii="Arial LatArm" w:hAnsi="Arial LatArm" w:cs="Arial"/>
          <w:b/>
          <w:bCs/>
          <w:sz w:val="20"/>
          <w:szCs w:val="20"/>
        </w:rPr>
        <w:t>adenosintriphosphate natrium</w:t>
      </w:r>
    </w:p>
    <w:p w:rsidR="00F23FF2" w:rsidRPr="002C62E4" w:rsidRDefault="00F23FF2" w:rsidP="005A65C8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4664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1099,16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C955AF" w:rsidRDefault="00F23FF2" w:rsidP="005A65C8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b/>
        </w:rPr>
        <w:t>33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5A65C8">
      <w:pPr>
        <w:rPr>
          <w:rFonts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735668">
        <w:rPr>
          <w:rFonts w:ascii="Sylfaen" w:hAnsi="Sylfaen" w:cs="Sylfaen"/>
          <w:b/>
        </w:rPr>
        <w:t>ատրոպին</w:t>
      </w:r>
      <w:r w:rsidRPr="00735668">
        <w:rPr>
          <w:rFonts w:ascii="Arial LatArm" w:hAnsi="Arial LatArm" w:cs="Sylfaen"/>
          <w:b/>
        </w:rPr>
        <w:t xml:space="preserve"> (</w:t>
      </w:r>
      <w:r w:rsidRPr="00735668">
        <w:rPr>
          <w:rFonts w:ascii="Sylfaen" w:hAnsi="Sylfaen" w:cs="Sylfaen"/>
          <w:b/>
        </w:rPr>
        <w:t>ատրոպինի</w:t>
      </w:r>
      <w:r w:rsidRPr="00735668">
        <w:rPr>
          <w:rFonts w:ascii="Arial LatArm" w:hAnsi="Arial LatArm" w:cs="Sylfaen"/>
          <w:b/>
        </w:rPr>
        <w:t xml:space="preserve"> </w:t>
      </w:r>
      <w:r w:rsidRPr="00735668">
        <w:rPr>
          <w:rFonts w:ascii="Sylfaen" w:hAnsi="Sylfaen" w:cs="Sylfaen"/>
          <w:b/>
        </w:rPr>
        <w:t>սուլֆատ</w:t>
      </w:r>
      <w:r>
        <w:rPr>
          <w:rFonts w:ascii="Arial LatArm" w:hAnsi="Arial LatArm" w:cs="Sylfaen"/>
          <w:b/>
        </w:rPr>
        <w:t xml:space="preserve">)  </w:t>
      </w:r>
      <w:r w:rsidRPr="00735668">
        <w:rPr>
          <w:rFonts w:ascii="Arial LatArm" w:hAnsi="Arial LatArm" w:cs="Sylfaen"/>
          <w:b/>
        </w:rPr>
        <w:t>atropine (atropine sulfate)</w:t>
      </w:r>
      <w:r w:rsidRPr="00C955AF">
        <w:rPr>
          <w:rFonts w:ascii="Arial LatArm" w:hAnsi="Arial LatArm" w:cs="Sylfaen"/>
          <w:b/>
        </w:rPr>
        <w:t xml:space="preserve"> 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572D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278E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508,33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ԵՏՄ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572D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278E7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278E7" w:rsidRDefault="00F23FF2" w:rsidP="00C278E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 xml:space="preserve"> 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D22C2F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36</w:t>
      </w:r>
    </w:p>
    <w:p w:rsidR="00F23FF2" w:rsidRDefault="00F23FF2" w:rsidP="005A65C8">
      <w:pPr>
        <w:rPr>
          <w:rFonts w:ascii="Sylfaen" w:hAnsi="Sylfaen" w:cs="Sylfaen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A1223">
        <w:rPr>
          <w:rFonts w:ascii="Sylfaen" w:hAnsi="Sylfaen" w:cs="Sylfaen"/>
          <w:b/>
          <w:bCs/>
          <w:sz w:val="20"/>
          <w:szCs w:val="20"/>
        </w:rPr>
        <w:t>ացետիլսալիցիլաթթու</w:t>
      </w:r>
      <w:r>
        <w:rPr>
          <w:rFonts w:ascii="Sylfaen" w:hAnsi="Sylfaen" w:cs="Sylfaen"/>
          <w:b/>
          <w:bCs/>
          <w:sz w:val="20"/>
          <w:szCs w:val="20"/>
        </w:rPr>
        <w:t xml:space="preserve">  </w:t>
      </w:r>
      <w:r w:rsidRPr="006A1223">
        <w:rPr>
          <w:rFonts w:ascii="Sylfaen" w:hAnsi="Sylfaen" w:cs="Sylfaen"/>
          <w:b/>
          <w:bCs/>
          <w:sz w:val="20"/>
          <w:szCs w:val="20"/>
        </w:rPr>
        <w:t>acetylsalicylic acid</w:t>
      </w:r>
    </w:p>
    <w:p w:rsidR="00F23FF2" w:rsidRPr="006A1223" w:rsidRDefault="00F23FF2" w:rsidP="005A65C8">
      <w:pPr>
        <w:rPr>
          <w:rFonts w:ascii="Sylfaen" w:hAnsi="Sylfaen" w:cs="Sylfaen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7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A577A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7A577A" w:rsidRDefault="00F23FF2" w:rsidP="002249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Լեյկո Ալեքս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C071D3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071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071D3" w:rsidRDefault="00F23FF2" w:rsidP="00C071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D50D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622406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37</w:t>
      </w:r>
    </w:p>
    <w:p w:rsidR="00F23FF2" w:rsidRPr="00622406" w:rsidRDefault="00F23FF2" w:rsidP="005A65C8">
      <w:pPr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22406">
        <w:rPr>
          <w:rFonts w:ascii="Sylfaen" w:hAnsi="Sylfaen" w:cs="Sylfaen"/>
          <w:b/>
          <w:bCs/>
          <w:sz w:val="20"/>
          <w:szCs w:val="20"/>
        </w:rPr>
        <w:t>ացետիլցիստեին</w:t>
      </w:r>
      <w:r>
        <w:rPr>
          <w:rFonts w:ascii="Arial LatArm" w:hAnsi="Arial LatArm" w:cs="Arial"/>
          <w:b/>
          <w:bCs/>
          <w:sz w:val="20"/>
          <w:szCs w:val="20"/>
        </w:rPr>
        <w:t xml:space="preserve">   </w:t>
      </w:r>
      <w:r w:rsidRPr="00622406">
        <w:rPr>
          <w:rFonts w:ascii="Arial LatArm" w:hAnsi="Arial LatArm" w:cs="Arial"/>
          <w:b/>
          <w:bCs/>
          <w:sz w:val="20"/>
          <w:szCs w:val="20"/>
        </w:rPr>
        <w:t>acetylcysteine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20DD4">
        <w:trPr>
          <w:trHeight w:val="9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C4BF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20D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23265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5C4BF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20DD4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20D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24500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E03C8A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38</w:t>
      </w:r>
    </w:p>
    <w:p w:rsidR="00F23FF2" w:rsidRDefault="00F23FF2" w:rsidP="005A65C8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E03C8A">
        <w:rPr>
          <w:rFonts w:ascii="Sylfaen" w:hAnsi="Sylfaen" w:cs="Sylfaen"/>
          <w:b/>
        </w:rPr>
        <w:t>ատենոլոլ</w:t>
      </w:r>
      <w:r>
        <w:rPr>
          <w:rFonts w:ascii="Arial LatArm" w:hAnsi="Arial LatArm" w:cs="Sylfaen"/>
          <w:b/>
        </w:rPr>
        <w:t xml:space="preserve">    </w:t>
      </w:r>
      <w:r w:rsidRPr="00E03C8A">
        <w:rPr>
          <w:rFonts w:ascii="Arial LatArm" w:hAnsi="Arial LatArm" w:cs="Sylfaen"/>
          <w:b/>
        </w:rPr>
        <w:t>atenolol</w:t>
      </w: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E03C8A" w:rsidRDefault="00F23FF2" w:rsidP="005A65C8">
      <w:pPr>
        <w:rPr>
          <w:rFonts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EB59C5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EB59C5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C0454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4208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435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AF0C91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4208E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4208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Default="00F23FF2" w:rsidP="005A65C8"/>
    <w:p w:rsidR="00F23FF2" w:rsidRPr="004326FC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42</w:t>
      </w:r>
    </w:p>
    <w:p w:rsidR="00F23FF2" w:rsidRDefault="00F23FF2" w:rsidP="005A65C8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326FC">
        <w:rPr>
          <w:rFonts w:ascii="Sylfaen" w:hAnsi="Sylfaen" w:cs="Sylfaen"/>
          <w:b/>
          <w:bCs/>
          <w:sz w:val="20"/>
          <w:szCs w:val="20"/>
        </w:rPr>
        <w:t>հորթի</w:t>
      </w:r>
      <w:r w:rsidRPr="004326FC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326FC">
        <w:rPr>
          <w:rFonts w:ascii="Sylfaen" w:hAnsi="Sylfaen" w:cs="Sylfaen"/>
          <w:b/>
          <w:bCs/>
          <w:sz w:val="20"/>
          <w:szCs w:val="20"/>
        </w:rPr>
        <w:t>արյան</w:t>
      </w:r>
      <w:r w:rsidRPr="004326FC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326FC">
        <w:rPr>
          <w:rFonts w:ascii="Sylfaen" w:hAnsi="Sylfaen" w:cs="Sylfaen"/>
          <w:b/>
          <w:bCs/>
          <w:sz w:val="20"/>
          <w:szCs w:val="20"/>
        </w:rPr>
        <w:t>սպիտակուցազերծ</w:t>
      </w:r>
      <w:r w:rsidRPr="004326FC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326FC">
        <w:rPr>
          <w:rFonts w:ascii="Sylfaen" w:hAnsi="Sylfaen" w:cs="Sylfaen"/>
          <w:b/>
          <w:bCs/>
          <w:sz w:val="20"/>
          <w:szCs w:val="20"/>
        </w:rPr>
        <w:t>ածանցյալ</w:t>
      </w:r>
      <w:r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326FC">
        <w:rPr>
          <w:rFonts w:ascii="Arial LatArm" w:hAnsi="Arial LatArm" w:cs="Arial"/>
          <w:b/>
          <w:bCs/>
          <w:sz w:val="20"/>
          <w:szCs w:val="20"/>
        </w:rPr>
        <w:t>deproteinised haemoderivate of calf blood</w:t>
      </w:r>
    </w:p>
    <w:p w:rsidR="00F23FF2" w:rsidRPr="004326FC" w:rsidRDefault="00F23FF2" w:rsidP="005A65C8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A7BB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345C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9166,45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4E5DD5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25481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23E4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9375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6716CA" w:rsidRDefault="00F23FF2" w:rsidP="005A65C8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43</w:t>
      </w:r>
    </w:p>
    <w:p w:rsidR="00F23FF2" w:rsidRPr="00C955AF" w:rsidRDefault="00F23FF2" w:rsidP="005A65C8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5A65C8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112F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716C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11277,5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7112F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716CA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716C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11666,67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5A65C8"/>
    <w:p w:rsidR="00F23FF2" w:rsidRPr="00001C25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44</w:t>
      </w:r>
    </w:p>
    <w:p w:rsidR="00F23FF2" w:rsidRPr="00001C25" w:rsidRDefault="00F23FF2" w:rsidP="006A61D4">
      <w:pPr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>
        <w:rPr>
          <w:rFonts w:cs="Sylfaen"/>
          <w:b/>
        </w:rPr>
        <w:t>-</w:t>
      </w: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1C25">
        <w:rPr>
          <w:rFonts w:ascii="Sylfaen" w:hAnsi="Sylfaen" w:cs="Sylfaen"/>
          <w:b/>
          <w:bCs/>
          <w:sz w:val="20"/>
          <w:szCs w:val="20"/>
        </w:rPr>
        <w:t>մագնեզիումի</w:t>
      </w:r>
      <w:r w:rsidRPr="00001C25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1C25">
        <w:rPr>
          <w:rFonts w:ascii="Sylfaen" w:hAnsi="Sylfaen" w:cs="Sylfaen"/>
          <w:b/>
          <w:bCs/>
          <w:sz w:val="20"/>
          <w:szCs w:val="20"/>
        </w:rPr>
        <w:t>ասպարագինատի</w:t>
      </w:r>
      <w:r w:rsidRPr="00001C25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1C25">
        <w:rPr>
          <w:rFonts w:ascii="Sylfaen" w:hAnsi="Sylfaen" w:cs="Sylfaen"/>
          <w:b/>
          <w:bCs/>
          <w:sz w:val="20"/>
          <w:szCs w:val="20"/>
        </w:rPr>
        <w:t>տետրահիդրատ</w:t>
      </w:r>
      <w:r w:rsidRPr="00001C25">
        <w:rPr>
          <w:rFonts w:ascii="Arial LatArm" w:hAnsi="Arial LatArm" w:cs="Arial"/>
          <w:b/>
          <w:bCs/>
          <w:sz w:val="20"/>
          <w:szCs w:val="20"/>
        </w:rPr>
        <w:t xml:space="preserve">, </w:t>
      </w:r>
      <w:r w:rsidRPr="00001C25">
        <w:rPr>
          <w:rFonts w:ascii="Sylfaen" w:hAnsi="Sylfaen" w:cs="Sylfaen"/>
          <w:b/>
          <w:bCs/>
          <w:sz w:val="20"/>
          <w:szCs w:val="20"/>
        </w:rPr>
        <w:t>կալիումի</w:t>
      </w:r>
      <w:r w:rsidRPr="00001C25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1C25">
        <w:rPr>
          <w:rFonts w:ascii="Sylfaen" w:hAnsi="Sylfaen" w:cs="Sylfaen"/>
          <w:b/>
          <w:bCs/>
          <w:sz w:val="20"/>
          <w:szCs w:val="20"/>
        </w:rPr>
        <w:t>ասպարագինատի</w:t>
      </w:r>
      <w:r w:rsidRPr="00001C25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1C25">
        <w:rPr>
          <w:rFonts w:ascii="Sylfaen" w:hAnsi="Sylfaen" w:cs="Sylfaen"/>
          <w:b/>
          <w:bCs/>
          <w:sz w:val="20"/>
          <w:szCs w:val="20"/>
        </w:rPr>
        <w:t>հեմիհիդրատ</w:t>
      </w:r>
      <w:r w:rsidRPr="00001C25">
        <w:rPr>
          <w:rFonts w:ascii="Arial LatArm" w:hAnsi="Arial LatArm" w:cs="Arial"/>
          <w:b/>
          <w:bCs/>
          <w:sz w:val="20"/>
          <w:szCs w:val="20"/>
        </w:rPr>
        <w:t>magnesium asparaginate tetrahydrate, potassium asparaginate hemihydrate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C91AB0">
        <w:trPr>
          <w:trHeight w:val="230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91AB0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91AB0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91AB0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91AB0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C91AB0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975D95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975D95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3650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713,33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19067F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46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9067F">
        <w:rPr>
          <w:rFonts w:ascii="Sylfaen" w:hAnsi="Sylfaen" w:cs="Sylfaen"/>
          <w:b/>
          <w:bCs/>
          <w:sz w:val="20"/>
          <w:szCs w:val="20"/>
        </w:rPr>
        <w:t>բենզոբարբիտալ</w:t>
      </w:r>
      <w:r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9067F">
        <w:rPr>
          <w:rFonts w:ascii="Arial LatArm" w:hAnsi="Arial LatArm" w:cs="Arial"/>
          <w:b/>
          <w:bCs/>
          <w:sz w:val="20"/>
          <w:szCs w:val="20"/>
        </w:rPr>
        <w:t>benzobarbital</w:t>
      </w:r>
    </w:p>
    <w:p w:rsidR="00F23FF2" w:rsidRPr="0019067F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E0486A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22498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0486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406250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0C781F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E0486A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0486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410416,7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A76394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47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394">
        <w:rPr>
          <w:rFonts w:ascii="Sylfaen" w:hAnsi="Sylfaen" w:cs="Sylfaen"/>
          <w:b/>
          <w:bCs/>
          <w:sz w:val="20"/>
          <w:szCs w:val="20"/>
        </w:rPr>
        <w:t>մետամիզոլ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A76394">
        <w:rPr>
          <w:rFonts w:ascii="Sylfaen" w:hAnsi="Sylfaen" w:cs="Sylfaen"/>
          <w:b/>
          <w:bCs/>
          <w:sz w:val="20"/>
          <w:szCs w:val="20"/>
        </w:rPr>
        <w:t>մետամիզոլի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394">
        <w:rPr>
          <w:rFonts w:ascii="Sylfaen" w:hAnsi="Sylfaen" w:cs="Sylfaen"/>
          <w:b/>
          <w:bCs/>
          <w:sz w:val="20"/>
          <w:szCs w:val="20"/>
        </w:rPr>
        <w:t>նատրիումական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394">
        <w:rPr>
          <w:rFonts w:ascii="Sylfaen" w:hAnsi="Sylfaen" w:cs="Sylfaen"/>
          <w:b/>
          <w:bCs/>
          <w:sz w:val="20"/>
          <w:szCs w:val="20"/>
        </w:rPr>
        <w:t>մոնոհիդրատ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), </w:t>
      </w:r>
      <w:r w:rsidRPr="00A76394">
        <w:rPr>
          <w:rFonts w:ascii="Sylfaen" w:hAnsi="Sylfaen" w:cs="Sylfaen"/>
          <w:b/>
          <w:bCs/>
          <w:sz w:val="20"/>
          <w:szCs w:val="20"/>
        </w:rPr>
        <w:t>պիտոֆենոն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A76394">
        <w:rPr>
          <w:rFonts w:ascii="Sylfaen" w:hAnsi="Sylfaen" w:cs="Sylfaen"/>
          <w:b/>
          <w:bCs/>
          <w:sz w:val="20"/>
          <w:szCs w:val="20"/>
        </w:rPr>
        <w:t>պիտոֆենոնի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394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), </w:t>
      </w:r>
      <w:r w:rsidRPr="00A76394">
        <w:rPr>
          <w:rFonts w:ascii="Sylfaen" w:hAnsi="Sylfaen" w:cs="Sylfaen"/>
          <w:b/>
          <w:bCs/>
          <w:sz w:val="20"/>
          <w:szCs w:val="20"/>
        </w:rPr>
        <w:t>ֆենպիվերինիումի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394">
        <w:rPr>
          <w:rFonts w:ascii="Sylfaen" w:hAnsi="Sylfaen" w:cs="Sylfaen"/>
          <w:b/>
          <w:bCs/>
          <w:sz w:val="20"/>
          <w:szCs w:val="20"/>
        </w:rPr>
        <w:t>բրոմիդ</w:t>
      </w:r>
      <w:r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394">
        <w:rPr>
          <w:rFonts w:ascii="Arial LatArm" w:hAnsi="Arial LatArm" w:cs="Arial"/>
          <w:b/>
          <w:bCs/>
          <w:sz w:val="20"/>
          <w:szCs w:val="20"/>
        </w:rPr>
        <w:t xml:space="preserve"> metamizole (metamizole sodium monohydrate), pitofenone (pitofenone hydrochloride), fenpiverinium bromide</w:t>
      </w:r>
    </w:p>
    <w:p w:rsidR="00F23FF2" w:rsidRPr="00A76394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0F6788">
              <w:rPr>
                <w:rFonts w:ascii="Sylfaen" w:hAnsi="Sylfaen" w:cs="Sylfaen"/>
                <w:b/>
                <w:bCs/>
                <w:sz w:val="20"/>
                <w:szCs w:val="20"/>
              </w:rPr>
              <w:t>Վագաֆարմ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8782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11666,67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87829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8782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C955AF" w:rsidRDefault="00F23FF2" w:rsidP="006A61D4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b/>
        </w:rPr>
        <w:t>50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B7880">
        <w:rPr>
          <w:rFonts w:ascii="Sylfaen" w:hAnsi="Sylfaen" w:cs="Sylfaen"/>
          <w:b/>
          <w:bCs/>
          <w:sz w:val="20"/>
          <w:szCs w:val="20"/>
        </w:rPr>
        <w:t>բենզիլ</w:t>
      </w:r>
      <w:r w:rsidRPr="00DB7880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B7880">
        <w:rPr>
          <w:rFonts w:ascii="Sylfaen" w:hAnsi="Sylfaen" w:cs="Sylfaen"/>
          <w:b/>
          <w:bCs/>
          <w:sz w:val="20"/>
          <w:szCs w:val="20"/>
        </w:rPr>
        <w:t>բենզոատ</w:t>
      </w:r>
      <w:r>
        <w:rPr>
          <w:rFonts w:ascii="Arial LatArm" w:hAnsi="Arial LatArm" w:cs="Arial"/>
          <w:b/>
          <w:bCs/>
          <w:sz w:val="20"/>
          <w:szCs w:val="20"/>
        </w:rPr>
        <w:t xml:space="preserve">  </w:t>
      </w:r>
      <w:r w:rsidRPr="00DB7880">
        <w:rPr>
          <w:rFonts w:ascii="Arial LatArm" w:hAnsi="Arial LatArm" w:cs="Arial"/>
          <w:b/>
          <w:bCs/>
          <w:sz w:val="20"/>
          <w:szCs w:val="20"/>
        </w:rPr>
        <w:t>benzyl benzoate</w:t>
      </w:r>
    </w:p>
    <w:p w:rsidR="00F23FF2" w:rsidRPr="00DB7880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976AA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976AA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714B19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0856C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F525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7950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F5252" w:rsidRDefault="00F23FF2" w:rsidP="000856C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F525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197CD9">
      <w:pPr>
        <w:outlineLvl w:val="0"/>
        <w:rPr>
          <w:rFonts w:ascii="Sylfaen" w:hAnsi="Sylfaen" w:cs="Sylfaen"/>
          <w:b/>
          <w:lang w:val="en-US"/>
        </w:rPr>
      </w:pPr>
    </w:p>
    <w:p w:rsidR="00F23FF2" w:rsidRDefault="00F23FF2" w:rsidP="00197CD9">
      <w:pPr>
        <w:outlineLvl w:val="0"/>
        <w:rPr>
          <w:rFonts w:ascii="Sylfaen" w:hAnsi="Sylfaen" w:cs="Sylfaen"/>
          <w:b/>
          <w:lang w:val="en-US"/>
        </w:rPr>
      </w:pPr>
    </w:p>
    <w:p w:rsidR="00F23FF2" w:rsidRPr="00C955AF" w:rsidRDefault="00F23FF2" w:rsidP="00197CD9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b/>
        </w:rPr>
        <w:t>53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197CD9">
      <w:pPr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</w:rPr>
        <w:t>բիսակոդիլ</w:t>
      </w:r>
      <w:r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      bisacodyl</w:t>
      </w:r>
    </w:p>
    <w:p w:rsidR="00F23FF2" w:rsidRDefault="00F23FF2" w:rsidP="00197CD9">
      <w:pPr>
        <w:rPr>
          <w:rFonts w:cs="Arial"/>
          <w:b/>
          <w:bCs/>
          <w:sz w:val="20"/>
          <w:szCs w:val="20"/>
        </w:rPr>
      </w:pPr>
    </w:p>
    <w:p w:rsidR="00F23FF2" w:rsidRPr="00DB7880" w:rsidRDefault="00F23FF2" w:rsidP="00197CD9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0A3628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0A3628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A3628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Վագա Ֆարմ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A3628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0A3628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197CD9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0A362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197CD9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0A3628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0A362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Լեյկո Ալեքս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0A362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197CD9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0A3628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0A3628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A3628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Լեյկո Ալեքս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197CD9" w:rsidRDefault="00F23FF2" w:rsidP="00197CD9">
            <w:pPr>
              <w:jc w:val="center"/>
              <w:rPr>
                <w:rFonts w:ascii="Arial Armenian" w:hAnsi="Arial Armenian" w:cs="Arial"/>
                <w:b/>
              </w:rPr>
            </w:pPr>
            <w:r w:rsidRPr="00197CD9">
              <w:rPr>
                <w:rFonts w:ascii="Arial Armenian" w:hAnsi="Arial Armenian" w:cs="Arial"/>
                <w:b/>
              </w:rPr>
              <w:t>2736</w:t>
            </w:r>
          </w:p>
          <w:p w:rsidR="00F23FF2" w:rsidRPr="00C955AF" w:rsidRDefault="00F23FF2" w:rsidP="000A3628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E4467A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54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E4467A">
        <w:rPr>
          <w:rFonts w:ascii="Sylfaen" w:hAnsi="Sylfaen" w:cs="Sylfaen"/>
          <w:b/>
        </w:rPr>
        <w:t>պովիդոն</w:t>
      </w:r>
      <w:r w:rsidRPr="00E4467A">
        <w:rPr>
          <w:rFonts w:ascii="Arial LatArm" w:hAnsi="Arial LatArm" w:cs="Sylfaen"/>
          <w:b/>
        </w:rPr>
        <w:t xml:space="preserve"> </w:t>
      </w:r>
      <w:r w:rsidRPr="00E4467A">
        <w:rPr>
          <w:rFonts w:ascii="Sylfaen" w:hAnsi="Sylfaen" w:cs="Sylfaen"/>
          <w:b/>
        </w:rPr>
        <w:t>յոդ</w:t>
      </w:r>
      <w:r>
        <w:rPr>
          <w:rFonts w:ascii="Arial LatArm" w:hAnsi="Arial LatArm" w:cs="Sylfaen"/>
          <w:b/>
        </w:rPr>
        <w:t xml:space="preserve"> </w:t>
      </w:r>
      <w:r w:rsidRPr="00E4467A">
        <w:rPr>
          <w:rFonts w:ascii="Arial LatArm" w:hAnsi="Arial LatArm" w:cs="Sylfaen"/>
          <w:b/>
        </w:rPr>
        <w:t>povidone-iodine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E4467A" w:rsidRDefault="00F23FF2" w:rsidP="006A61D4">
      <w:pPr>
        <w:rPr>
          <w:rFonts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D72C5E" w:rsidRDefault="00F23FF2" w:rsidP="002249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Լեյկո Ալեքս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D72C5E" w:rsidRDefault="00F23FF2" w:rsidP="002249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Վքագա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EF686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368A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CE1BF3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55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E1BF3">
        <w:rPr>
          <w:rFonts w:ascii="Sylfaen" w:hAnsi="Sylfaen" w:cs="Sylfaen"/>
          <w:b/>
          <w:bCs/>
          <w:sz w:val="20"/>
          <w:szCs w:val="20"/>
        </w:rPr>
        <w:t>բետամեթազոն</w:t>
      </w:r>
      <w:r w:rsidRPr="00CE1BF3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CE1BF3">
        <w:rPr>
          <w:rFonts w:ascii="Sylfaen" w:hAnsi="Sylfaen" w:cs="Sylfaen"/>
          <w:b/>
          <w:bCs/>
          <w:sz w:val="20"/>
          <w:szCs w:val="20"/>
        </w:rPr>
        <w:t>բետամեթազոնի</w:t>
      </w:r>
      <w:r w:rsidRPr="00CE1BF3">
        <w:rPr>
          <w:rFonts w:ascii="Arial LatArm" w:hAnsi="Arial LatArm" w:cs="Arial"/>
          <w:b/>
          <w:bCs/>
          <w:sz w:val="20"/>
          <w:szCs w:val="20"/>
        </w:rPr>
        <w:t xml:space="preserve">  </w:t>
      </w:r>
      <w:r w:rsidRPr="00CE1BF3">
        <w:rPr>
          <w:rFonts w:ascii="Sylfaen" w:hAnsi="Sylfaen" w:cs="Sylfaen"/>
          <w:b/>
          <w:bCs/>
          <w:sz w:val="20"/>
          <w:szCs w:val="20"/>
        </w:rPr>
        <w:t>վալերատ</w:t>
      </w:r>
      <w:r>
        <w:rPr>
          <w:rFonts w:ascii="Arial LatArm" w:hAnsi="Arial LatArm" w:cs="Arial"/>
          <w:b/>
          <w:bCs/>
          <w:sz w:val="20"/>
          <w:szCs w:val="20"/>
        </w:rPr>
        <w:t xml:space="preserve">)   </w:t>
      </w:r>
      <w:r w:rsidRPr="00CE1BF3">
        <w:rPr>
          <w:rFonts w:ascii="Arial LatArm" w:hAnsi="Arial LatArm" w:cs="Arial"/>
          <w:b/>
          <w:bCs/>
          <w:sz w:val="20"/>
          <w:szCs w:val="20"/>
        </w:rPr>
        <w:t>betamethasone (betamethasone valerate)</w:t>
      </w:r>
    </w:p>
    <w:p w:rsidR="00F23FF2" w:rsidRPr="00CE1BF3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D72C5E" w:rsidRDefault="00F23FF2" w:rsidP="00714B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8602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86027" w:rsidRDefault="00F23FF2" w:rsidP="0022498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8602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14700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927F9D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27F9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22033,33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FC52E6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56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FC52E6">
        <w:rPr>
          <w:rFonts w:ascii="Sylfaen" w:hAnsi="Sylfaen" w:cs="Sylfaen"/>
          <w:b/>
        </w:rPr>
        <w:t>պովիդոն</w:t>
      </w:r>
      <w:r w:rsidRPr="00FC52E6">
        <w:rPr>
          <w:rFonts w:ascii="Arial LatArm" w:hAnsi="Arial LatArm" w:cs="Sylfaen"/>
          <w:b/>
        </w:rPr>
        <w:t>-</w:t>
      </w:r>
      <w:r w:rsidRPr="00FC52E6">
        <w:rPr>
          <w:rFonts w:ascii="Sylfaen" w:hAnsi="Sylfaen" w:cs="Sylfaen"/>
          <w:b/>
        </w:rPr>
        <w:t>յոդ</w:t>
      </w:r>
      <w:r>
        <w:rPr>
          <w:rFonts w:ascii="Arial LatArm" w:hAnsi="Arial LatArm" w:cs="Sylfaen"/>
          <w:b/>
        </w:rPr>
        <w:t xml:space="preserve">   </w:t>
      </w:r>
      <w:r w:rsidRPr="00FC52E6">
        <w:rPr>
          <w:rFonts w:ascii="Arial LatArm" w:hAnsi="Arial LatArm" w:cs="Sylfaen"/>
          <w:b/>
        </w:rPr>
        <w:t>povidone-iodine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24EE8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24EE8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24EE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5537,35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D23A17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F259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5670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Pr="007467AB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57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467AB">
        <w:rPr>
          <w:rFonts w:ascii="Sylfaen" w:hAnsi="Sylfaen" w:cs="Sylfaen"/>
          <w:b/>
          <w:bCs/>
          <w:sz w:val="20"/>
          <w:szCs w:val="20"/>
        </w:rPr>
        <w:t>քսիլոմետազոլին</w:t>
      </w:r>
      <w:r w:rsidRPr="007467AB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7467AB">
        <w:rPr>
          <w:rFonts w:ascii="Sylfaen" w:hAnsi="Sylfaen" w:cs="Sylfaen"/>
          <w:b/>
          <w:bCs/>
          <w:sz w:val="20"/>
          <w:szCs w:val="20"/>
        </w:rPr>
        <w:t>քսիլոմետազոլինի</w:t>
      </w:r>
      <w:r w:rsidRPr="007467AB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467AB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7467AB">
        <w:rPr>
          <w:rFonts w:ascii="Arial LatArm" w:hAnsi="Arial LatArm" w:cs="Arial"/>
          <w:b/>
          <w:bCs/>
          <w:sz w:val="20"/>
          <w:szCs w:val="20"/>
        </w:rPr>
        <w:t>)                                                                                                               xylometazoline (xylometazoline hydrochloride)</w:t>
      </w:r>
    </w:p>
    <w:p w:rsidR="00F23FF2" w:rsidRPr="007467AB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C2EF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C2EF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D0BE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16666,67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D0BE2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D0BE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23547,92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/>
    <w:p w:rsidR="00F23FF2" w:rsidRPr="004238CC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58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238CC">
        <w:rPr>
          <w:rFonts w:ascii="Sylfaen" w:hAnsi="Sylfaen" w:cs="Sylfaen"/>
          <w:b/>
          <w:bCs/>
          <w:sz w:val="20"/>
          <w:szCs w:val="20"/>
        </w:rPr>
        <w:t>գլիցին</w:t>
      </w:r>
      <w:r>
        <w:rPr>
          <w:rFonts w:ascii="Arial LatArm" w:hAnsi="Arial LatArm" w:cs="Arial"/>
          <w:b/>
          <w:bCs/>
          <w:sz w:val="20"/>
          <w:szCs w:val="20"/>
        </w:rPr>
        <w:t xml:space="preserve">     </w:t>
      </w:r>
      <w:r w:rsidRPr="004238CC">
        <w:rPr>
          <w:rFonts w:ascii="Arial LatArm" w:hAnsi="Arial LatArm" w:cs="Arial"/>
          <w:b/>
          <w:bCs/>
          <w:sz w:val="20"/>
          <w:szCs w:val="20"/>
        </w:rPr>
        <w:t>glycine</w:t>
      </w:r>
    </w:p>
    <w:p w:rsidR="00F23FF2" w:rsidRPr="004238CC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1772F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1772F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04C3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C249C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C249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293,75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</w:t>
      </w:r>
      <w:r>
        <w:rPr>
          <w:rFonts w:ascii="Arial LatArm" w:hAnsi="Arial LatArm"/>
          <w:b/>
        </w:rPr>
        <w:t>–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60</w:t>
      </w:r>
    </w:p>
    <w:p w:rsidR="00F23FF2" w:rsidRPr="00836513" w:rsidRDefault="00F23FF2" w:rsidP="006A61D4">
      <w:pPr>
        <w:outlineLvl w:val="0"/>
        <w:rPr>
          <w:rFonts w:cs="Arial"/>
          <w:b/>
          <w:bCs/>
          <w:sz w:val="20"/>
          <w:szCs w:val="20"/>
        </w:rPr>
      </w:pPr>
    </w:p>
    <w:p w:rsidR="00F23FF2" w:rsidRDefault="00F23FF2" w:rsidP="006A61D4">
      <w:pPr>
        <w:rPr>
          <w:rFonts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>
        <w:rPr>
          <w:rFonts w:ascii="Sylfaen" w:hAnsi="Sylfaen" w:cs="Sylfaen"/>
          <w:b/>
        </w:rPr>
        <w:t xml:space="preserve">             </w:t>
      </w:r>
      <w:r w:rsidRPr="00836513">
        <w:rPr>
          <w:rFonts w:ascii="Sylfaen" w:hAnsi="Sylfaen" w:cs="Sylfaen"/>
          <w:b/>
        </w:rPr>
        <w:t>դեքստրոզ</w:t>
      </w:r>
      <w:r>
        <w:rPr>
          <w:rFonts w:ascii="Sylfaen" w:hAnsi="Sylfaen" w:cs="Sylfaen"/>
          <w:b/>
        </w:rPr>
        <w:t xml:space="preserve">   </w:t>
      </w:r>
      <w:r w:rsidRPr="00836513">
        <w:rPr>
          <w:rFonts w:ascii="Sylfaen" w:hAnsi="Sylfaen" w:cs="Sylfaen"/>
          <w:b/>
        </w:rPr>
        <w:t xml:space="preserve">  dextrose</w:t>
      </w:r>
      <w:r w:rsidRPr="00C955AF">
        <w:rPr>
          <w:rFonts w:ascii="Arial LatArm" w:hAnsi="Arial LatArm" w:cs="Sylfaen"/>
          <w:b/>
        </w:rPr>
        <w:t xml:space="preserve">  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21CB6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21CB6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76741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F3C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1312,5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A15F96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F3C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1373,75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/>
    <w:p w:rsidR="00F23FF2" w:rsidRPr="00AD3C07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61</w:t>
      </w:r>
    </w:p>
    <w:p w:rsidR="00F23FF2" w:rsidRDefault="00F23FF2" w:rsidP="006A61D4">
      <w:pPr>
        <w:rPr>
          <w:rFonts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AD3C07">
        <w:rPr>
          <w:rFonts w:ascii="Sylfaen" w:hAnsi="Sylfaen" w:cs="Sylfaen"/>
          <w:b/>
        </w:rPr>
        <w:t>հեպարին</w:t>
      </w:r>
      <w:r w:rsidRPr="00AD3C07">
        <w:rPr>
          <w:rFonts w:ascii="Arial LatArm" w:hAnsi="Arial LatArm" w:cs="Sylfaen"/>
          <w:b/>
        </w:rPr>
        <w:t xml:space="preserve"> </w:t>
      </w:r>
      <w:r w:rsidRPr="00AD3C07">
        <w:rPr>
          <w:rFonts w:ascii="Sylfaen" w:hAnsi="Sylfaen" w:cs="Sylfaen"/>
          <w:b/>
        </w:rPr>
        <w:t>նատրիում</w:t>
      </w:r>
      <w:r w:rsidRPr="00AD3C07">
        <w:rPr>
          <w:rFonts w:ascii="Arial LatArm" w:hAnsi="Arial LatArm" w:cs="Sylfaen"/>
          <w:b/>
        </w:rPr>
        <w:t xml:space="preserve">, </w:t>
      </w:r>
      <w:r w:rsidRPr="00AD3C07">
        <w:rPr>
          <w:rFonts w:ascii="Sylfaen" w:hAnsi="Sylfaen" w:cs="Sylfaen"/>
          <w:b/>
        </w:rPr>
        <w:t>պրեդնիզոլոն</w:t>
      </w:r>
      <w:r w:rsidRPr="00AD3C07">
        <w:rPr>
          <w:rFonts w:ascii="Arial LatArm" w:hAnsi="Arial LatArm" w:cs="Sylfaen"/>
          <w:b/>
        </w:rPr>
        <w:t xml:space="preserve"> (</w:t>
      </w:r>
      <w:r w:rsidRPr="00AD3C07">
        <w:rPr>
          <w:rFonts w:ascii="Sylfaen" w:hAnsi="Sylfaen" w:cs="Sylfaen"/>
          <w:b/>
        </w:rPr>
        <w:t>պրեդնիզոլոնի</w:t>
      </w:r>
      <w:r w:rsidRPr="00AD3C07">
        <w:rPr>
          <w:rFonts w:ascii="Arial LatArm" w:hAnsi="Arial LatArm" w:cs="Sylfaen"/>
          <w:b/>
        </w:rPr>
        <w:t xml:space="preserve"> </w:t>
      </w:r>
      <w:r w:rsidRPr="00AD3C07">
        <w:rPr>
          <w:rFonts w:ascii="Sylfaen" w:hAnsi="Sylfaen" w:cs="Sylfaen"/>
          <w:b/>
        </w:rPr>
        <w:t>ացետատ</w:t>
      </w:r>
      <w:r w:rsidRPr="00AD3C07">
        <w:rPr>
          <w:rFonts w:ascii="Arial LatArm" w:hAnsi="Arial LatArm" w:cs="Sylfaen"/>
          <w:b/>
        </w:rPr>
        <w:t xml:space="preserve">), </w:t>
      </w:r>
      <w:r w:rsidRPr="00AD3C07">
        <w:rPr>
          <w:rFonts w:ascii="Sylfaen" w:hAnsi="Sylfaen" w:cs="Sylfaen"/>
          <w:b/>
        </w:rPr>
        <w:t>պոլիդոկանոլ</w:t>
      </w:r>
      <w:r>
        <w:rPr>
          <w:rFonts w:ascii="Arial LatArm" w:hAnsi="Arial LatArm" w:cs="Sylfaen"/>
          <w:b/>
        </w:rPr>
        <w:t xml:space="preserve">    </w:t>
      </w:r>
      <w:r w:rsidRPr="00AD3C07">
        <w:rPr>
          <w:rFonts w:ascii="Arial LatArm" w:hAnsi="Arial LatArm" w:cs="Sylfaen"/>
          <w:b/>
        </w:rPr>
        <w:t xml:space="preserve">  heparin sodium, prednisolone (prednisolone acetate), polidocanol</w:t>
      </w:r>
      <w:r w:rsidRPr="00C955AF">
        <w:rPr>
          <w:rFonts w:ascii="Arial LatArm" w:hAnsi="Arial LatArm" w:cs="Sylfaen"/>
          <w:b/>
        </w:rPr>
        <w:t xml:space="preserve">  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A5BA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6732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Pr="005D5886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62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D5886">
        <w:rPr>
          <w:rFonts w:ascii="Sylfaen" w:hAnsi="Sylfaen" w:cs="Sylfaen"/>
          <w:b/>
          <w:bCs/>
          <w:sz w:val="20"/>
          <w:szCs w:val="20"/>
        </w:rPr>
        <w:t>գլիցերոլ</w:t>
      </w:r>
      <w:r w:rsidRPr="005D5886">
        <w:rPr>
          <w:rFonts w:ascii="Arial LatArm" w:hAnsi="Arial LatArm" w:cs="Arial"/>
          <w:b/>
          <w:bCs/>
          <w:sz w:val="20"/>
          <w:szCs w:val="20"/>
        </w:rPr>
        <w:t xml:space="preserve"> glycerol</w:t>
      </w:r>
    </w:p>
    <w:p w:rsidR="00F23FF2" w:rsidRPr="005D5886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834575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834575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D588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D72E7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D72E7" w:rsidRDefault="00F23FF2" w:rsidP="005D72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1551,66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/>
    <w:p w:rsidR="00F23FF2" w:rsidRPr="00A51BA6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66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8E788C">
        <w:rPr>
          <w:rFonts w:ascii="Sylfaen" w:hAnsi="Sylfaen" w:cs="Sylfaen"/>
          <w:b/>
        </w:rPr>
        <w:t>բենդազոլ</w:t>
      </w:r>
      <w:r w:rsidRPr="008E788C">
        <w:rPr>
          <w:rFonts w:ascii="Arial LatArm" w:hAnsi="Arial LatArm" w:cs="Sylfaen"/>
          <w:b/>
        </w:rPr>
        <w:t xml:space="preserve"> (</w:t>
      </w:r>
      <w:r w:rsidRPr="008E788C">
        <w:rPr>
          <w:rFonts w:ascii="Sylfaen" w:hAnsi="Sylfaen" w:cs="Sylfaen"/>
          <w:b/>
        </w:rPr>
        <w:t>բենդազոլի</w:t>
      </w:r>
      <w:r w:rsidRPr="008E788C">
        <w:rPr>
          <w:rFonts w:ascii="Arial LatArm" w:hAnsi="Arial LatArm" w:cs="Sylfaen"/>
          <w:b/>
        </w:rPr>
        <w:t xml:space="preserve"> </w:t>
      </w:r>
      <w:r w:rsidRPr="008E788C">
        <w:rPr>
          <w:rFonts w:ascii="Sylfaen" w:hAnsi="Sylfaen" w:cs="Sylfaen"/>
          <w:b/>
        </w:rPr>
        <w:t>հիդրոքլորիդ</w:t>
      </w:r>
      <w:r>
        <w:rPr>
          <w:rFonts w:ascii="Arial LatArm" w:hAnsi="Arial LatArm" w:cs="Sylfaen"/>
          <w:b/>
        </w:rPr>
        <w:t xml:space="preserve">)  </w:t>
      </w:r>
      <w:r w:rsidRPr="008E788C">
        <w:rPr>
          <w:rFonts w:ascii="Arial LatArm" w:hAnsi="Arial LatArm" w:cs="Sylfaen"/>
          <w:b/>
        </w:rPr>
        <w:t>bendazol (bendazol hydrochloride)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C3D23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C3D23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3277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5675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3277C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3277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5935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874C54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68</w:t>
      </w:r>
    </w:p>
    <w:p w:rsidR="00F23FF2" w:rsidRPr="00880E5F" w:rsidRDefault="00F23FF2" w:rsidP="006A61D4">
      <w:pPr>
        <w:rPr>
          <w:rFonts w:ascii="Sylfaen" w:hAnsi="Sylfaen" w:cs="Sylfaen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80E5F">
        <w:rPr>
          <w:rFonts w:ascii="Sylfaen" w:hAnsi="Sylfaen" w:cs="Sylfaen"/>
          <w:b/>
          <w:bCs/>
          <w:sz w:val="20"/>
          <w:szCs w:val="20"/>
        </w:rPr>
        <w:t>դիֆենհիդրամին (դիֆենհիդրամինի հիդրոքլորիդ)                                                                                                                                     diphenhydramine (diphenhydramine hydrochloride)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FB2CD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D02A2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76354">
        <w:trPr>
          <w:trHeight w:val="13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714B19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76354">
        <w:trPr>
          <w:trHeight w:val="7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507A4B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9624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3150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C955AF" w:rsidRDefault="00F23FF2" w:rsidP="006A61D4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b/>
        </w:rPr>
        <w:t>69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A52EB">
        <w:rPr>
          <w:rFonts w:ascii="Sylfaen" w:hAnsi="Sylfaen" w:cs="Sylfaen"/>
          <w:b/>
          <w:bCs/>
          <w:sz w:val="20"/>
          <w:szCs w:val="20"/>
        </w:rPr>
        <w:t>դեքսամեթազոն</w:t>
      </w:r>
      <w:r w:rsidRPr="00CA52EB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CA52EB">
        <w:rPr>
          <w:rFonts w:ascii="Sylfaen" w:hAnsi="Sylfaen" w:cs="Sylfaen"/>
          <w:b/>
          <w:bCs/>
          <w:sz w:val="20"/>
          <w:szCs w:val="20"/>
        </w:rPr>
        <w:t>դեքսամեթազոն</w:t>
      </w:r>
      <w:r w:rsidRPr="00CA52EB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A52EB">
        <w:rPr>
          <w:rFonts w:ascii="Sylfaen" w:hAnsi="Sylfaen" w:cs="Sylfaen"/>
          <w:b/>
          <w:bCs/>
          <w:sz w:val="20"/>
          <w:szCs w:val="20"/>
        </w:rPr>
        <w:t>նատրիումի</w:t>
      </w:r>
      <w:r w:rsidRPr="00CA52EB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A52EB">
        <w:rPr>
          <w:rFonts w:ascii="Sylfaen" w:hAnsi="Sylfaen" w:cs="Sylfaen"/>
          <w:b/>
          <w:bCs/>
          <w:sz w:val="20"/>
          <w:szCs w:val="20"/>
        </w:rPr>
        <w:t>ֆոսֆատ</w:t>
      </w:r>
      <w:r w:rsidRPr="00CA52EB">
        <w:rPr>
          <w:rFonts w:ascii="Arial LatArm" w:hAnsi="Arial LatArm" w:cs="Arial"/>
          <w:b/>
          <w:bCs/>
          <w:sz w:val="20"/>
          <w:szCs w:val="20"/>
        </w:rPr>
        <w:t>)                                                                                                    dexamethasone (dexamethasone sodium phosphate)</w:t>
      </w:r>
    </w:p>
    <w:p w:rsidR="00F23FF2" w:rsidRPr="004D60A0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7483A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7483A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714B19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D60A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9166,66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61282F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71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61282F">
        <w:rPr>
          <w:rFonts w:ascii="Sylfaen" w:hAnsi="Sylfaen" w:cs="Sylfaen"/>
          <w:b/>
        </w:rPr>
        <w:t>կլոբետազոլ</w:t>
      </w:r>
      <w:r w:rsidRPr="0061282F">
        <w:rPr>
          <w:rFonts w:ascii="Arial LatArm" w:hAnsi="Arial LatArm" w:cs="Sylfaen"/>
          <w:b/>
        </w:rPr>
        <w:t xml:space="preserve"> (</w:t>
      </w:r>
      <w:r w:rsidRPr="0061282F">
        <w:rPr>
          <w:rFonts w:ascii="Sylfaen" w:hAnsi="Sylfaen" w:cs="Sylfaen"/>
          <w:b/>
        </w:rPr>
        <w:t>կլոբետազոլի</w:t>
      </w:r>
      <w:r w:rsidRPr="0061282F">
        <w:rPr>
          <w:rFonts w:ascii="Arial LatArm" w:hAnsi="Arial LatArm" w:cs="Sylfaen"/>
          <w:b/>
        </w:rPr>
        <w:t xml:space="preserve"> </w:t>
      </w:r>
      <w:r w:rsidRPr="0061282F">
        <w:rPr>
          <w:rFonts w:ascii="Sylfaen" w:hAnsi="Sylfaen" w:cs="Sylfaen"/>
          <w:b/>
        </w:rPr>
        <w:t>պրոպիոնատ</w:t>
      </w:r>
      <w:r w:rsidRPr="0061282F">
        <w:rPr>
          <w:rFonts w:ascii="Arial LatArm" w:hAnsi="Arial LatArm" w:cs="Sylfaen"/>
          <w:b/>
        </w:rPr>
        <w:t>)                                                                                     clobetasol (clobetasol propionate)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36CE0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D04C63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714B19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b/>
                <w:bCs/>
                <w:sz w:val="20"/>
                <w:szCs w:val="20"/>
              </w:rPr>
              <w:t xml:space="preserve"> 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D04C63">
        <w:trPr>
          <w:trHeight w:val="34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F23FF2" w:rsidRDefault="00F23FF2" w:rsidP="00714B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36CE0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714B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B715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B7157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b/>
                <w:bCs/>
                <w:sz w:val="20"/>
                <w:szCs w:val="20"/>
              </w:rPr>
              <w:t xml:space="preserve"> 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B715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21100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130B7F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72</w:t>
      </w:r>
    </w:p>
    <w:p w:rsidR="00F23FF2" w:rsidRDefault="00F23FF2" w:rsidP="006A61D4">
      <w:pPr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30B7F">
        <w:rPr>
          <w:rFonts w:ascii="Sylfaen" w:hAnsi="Sylfaen" w:cs="Sylfaen"/>
          <w:b/>
          <w:bCs/>
          <w:sz w:val="20"/>
          <w:szCs w:val="20"/>
        </w:rPr>
        <w:t>դիոսմին</w:t>
      </w:r>
      <w:r w:rsidRPr="00130B7F">
        <w:rPr>
          <w:rFonts w:ascii="Arial LatArm" w:hAnsi="Arial LatArm" w:cs="Arial"/>
          <w:b/>
          <w:bCs/>
          <w:sz w:val="20"/>
          <w:szCs w:val="20"/>
        </w:rPr>
        <w:t xml:space="preserve">, </w:t>
      </w:r>
      <w:r w:rsidRPr="00130B7F">
        <w:rPr>
          <w:rFonts w:ascii="Sylfaen" w:hAnsi="Sylfaen" w:cs="Sylfaen"/>
          <w:b/>
          <w:bCs/>
          <w:sz w:val="20"/>
          <w:szCs w:val="20"/>
        </w:rPr>
        <w:t>հեսպերիդին</w:t>
      </w:r>
      <w:r w:rsidRPr="00130B7F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                  diosmin, hesperidin</w:t>
      </w:r>
    </w:p>
    <w:p w:rsidR="00F23FF2" w:rsidRPr="00130B7F" w:rsidRDefault="00F23FF2" w:rsidP="006A61D4">
      <w:pPr>
        <w:rPr>
          <w:rFonts w:cs="Arial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8F15CF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A42516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30B7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30906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30B7F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30B7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22620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A42516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74</w:t>
      </w:r>
    </w:p>
    <w:p w:rsidR="00F23FF2" w:rsidRDefault="00F23FF2" w:rsidP="006A61D4">
      <w:pPr>
        <w:rPr>
          <w:rFonts w:ascii="Sylfaen" w:hAnsi="Sylfaen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A42516">
        <w:rPr>
          <w:rFonts w:ascii="Sylfaen" w:hAnsi="Sylfaen" w:cs="Sylfaen"/>
          <w:b/>
        </w:rPr>
        <w:t>բիսմութի տրիկալիումական դիցիտրատ                                                                                   bismuth tripotassium dicitrate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F743B5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37E6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7840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05A55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35235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328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8110,66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B97C47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75</w:t>
      </w:r>
    </w:p>
    <w:p w:rsidR="00F23FF2" w:rsidRPr="00B97C47" w:rsidRDefault="00F23FF2" w:rsidP="006A61D4">
      <w:pPr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97C47">
        <w:rPr>
          <w:rFonts w:ascii="Sylfaen" w:hAnsi="Sylfaen" w:cs="Sylfaen"/>
          <w:b/>
          <w:bCs/>
          <w:sz w:val="20"/>
          <w:szCs w:val="20"/>
        </w:rPr>
        <w:t>դիկլոֆենակ</w:t>
      </w:r>
      <w:r w:rsidRPr="00B97C47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B97C47">
        <w:rPr>
          <w:rFonts w:ascii="Sylfaen" w:hAnsi="Sylfaen" w:cs="Sylfaen"/>
          <w:b/>
          <w:bCs/>
          <w:sz w:val="20"/>
          <w:szCs w:val="20"/>
        </w:rPr>
        <w:t>դիկլոֆենակ</w:t>
      </w:r>
      <w:r w:rsidRPr="00B97C47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97C47">
        <w:rPr>
          <w:rFonts w:ascii="Sylfaen" w:hAnsi="Sylfaen" w:cs="Sylfaen"/>
          <w:b/>
          <w:bCs/>
          <w:sz w:val="20"/>
          <w:szCs w:val="20"/>
        </w:rPr>
        <w:t>նատրիում</w:t>
      </w:r>
      <w:r w:rsidRPr="00B97C47">
        <w:rPr>
          <w:rFonts w:ascii="Arial LatArm" w:hAnsi="Arial LatArm" w:cs="Arial"/>
          <w:b/>
          <w:bCs/>
          <w:sz w:val="20"/>
          <w:szCs w:val="20"/>
        </w:rPr>
        <w:t>)                                                                               diclofenac (diclofenac sodium)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3226A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E605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13765,33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Pr="00D4789E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76</w:t>
      </w:r>
    </w:p>
    <w:p w:rsidR="00F23FF2" w:rsidRPr="00D4789E" w:rsidRDefault="00F23FF2" w:rsidP="006A61D4">
      <w:pPr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4789E">
        <w:rPr>
          <w:rFonts w:ascii="Sylfaen" w:hAnsi="Sylfaen" w:cs="Sylfaen"/>
          <w:b/>
          <w:bCs/>
          <w:sz w:val="20"/>
          <w:szCs w:val="20"/>
        </w:rPr>
        <w:t>դիկլոֆենակ</w:t>
      </w:r>
      <w:r w:rsidRPr="00D4789E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D4789E">
        <w:rPr>
          <w:rFonts w:ascii="Sylfaen" w:hAnsi="Sylfaen" w:cs="Sylfaen"/>
          <w:b/>
          <w:bCs/>
          <w:sz w:val="20"/>
          <w:szCs w:val="20"/>
        </w:rPr>
        <w:t>դիկլոֆենակ</w:t>
      </w:r>
      <w:r w:rsidRPr="00D4789E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4789E">
        <w:rPr>
          <w:rFonts w:ascii="Sylfaen" w:hAnsi="Sylfaen" w:cs="Sylfaen"/>
          <w:b/>
          <w:bCs/>
          <w:sz w:val="20"/>
          <w:szCs w:val="20"/>
        </w:rPr>
        <w:t>նատրիում</w:t>
      </w:r>
      <w:r w:rsidRPr="00D4789E">
        <w:rPr>
          <w:rFonts w:ascii="Arial LatArm" w:hAnsi="Arial LatArm" w:cs="Arial"/>
          <w:b/>
          <w:bCs/>
          <w:sz w:val="20"/>
          <w:szCs w:val="20"/>
        </w:rPr>
        <w:t>)                                                                                                         diclofenac (diclofenac sodium)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8508B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46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714B1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386"/>
        </w:trPr>
        <w:tc>
          <w:tcPr>
            <w:tcW w:w="4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714B1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b/>
                <w:bCs/>
                <w:sz w:val="20"/>
                <w:szCs w:val="20"/>
              </w:rPr>
              <w:t xml:space="preserve"> 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b/>
                <w:bCs/>
                <w:sz w:val="20"/>
                <w:szCs w:val="20"/>
              </w:rPr>
              <w:t xml:space="preserve"> 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077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12958,33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077C6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C0FC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15854,17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942198" w:rsidRDefault="00F23FF2" w:rsidP="006A61D4">
      <w:pPr>
        <w:outlineLvl w:val="0"/>
        <w:rPr>
          <w:rFonts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77</w:t>
      </w:r>
    </w:p>
    <w:p w:rsidR="00F23FF2" w:rsidRPr="00942198" w:rsidRDefault="00F23FF2" w:rsidP="006A61D4">
      <w:pPr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42198">
        <w:rPr>
          <w:rFonts w:ascii="Sylfaen" w:hAnsi="Sylfaen" w:cs="Sylfaen"/>
          <w:b/>
          <w:bCs/>
          <w:sz w:val="20"/>
          <w:szCs w:val="20"/>
        </w:rPr>
        <w:t>բետամեթազոն</w:t>
      </w:r>
      <w:r w:rsidRPr="00942198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942198">
        <w:rPr>
          <w:rFonts w:ascii="Sylfaen" w:hAnsi="Sylfaen" w:cs="Sylfaen"/>
          <w:b/>
          <w:bCs/>
          <w:sz w:val="20"/>
          <w:szCs w:val="20"/>
        </w:rPr>
        <w:t>բետամեթազոնի</w:t>
      </w:r>
      <w:r w:rsidRPr="00942198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42198">
        <w:rPr>
          <w:rFonts w:ascii="Sylfaen" w:hAnsi="Sylfaen" w:cs="Sylfaen"/>
          <w:b/>
          <w:bCs/>
          <w:sz w:val="20"/>
          <w:szCs w:val="20"/>
        </w:rPr>
        <w:t>դիպրոպիոնատ</w:t>
      </w:r>
      <w:r w:rsidRPr="00942198">
        <w:rPr>
          <w:rFonts w:ascii="Arial LatArm" w:hAnsi="Arial LatArm" w:cs="Arial"/>
          <w:b/>
          <w:bCs/>
          <w:sz w:val="20"/>
          <w:szCs w:val="20"/>
        </w:rPr>
        <w:t xml:space="preserve">), </w:t>
      </w:r>
      <w:r w:rsidRPr="00942198">
        <w:rPr>
          <w:rFonts w:ascii="Sylfaen" w:hAnsi="Sylfaen" w:cs="Sylfaen"/>
          <w:b/>
          <w:bCs/>
          <w:sz w:val="20"/>
          <w:szCs w:val="20"/>
        </w:rPr>
        <w:t>կլոտրիմազոլ</w:t>
      </w:r>
      <w:r w:rsidRPr="00942198">
        <w:rPr>
          <w:rFonts w:ascii="Arial LatArm" w:hAnsi="Arial LatArm" w:cs="Arial"/>
          <w:b/>
          <w:bCs/>
          <w:sz w:val="20"/>
          <w:szCs w:val="20"/>
        </w:rPr>
        <w:t xml:space="preserve">, </w:t>
      </w:r>
      <w:r w:rsidRPr="00942198">
        <w:rPr>
          <w:rFonts w:ascii="Sylfaen" w:hAnsi="Sylfaen" w:cs="Sylfaen"/>
          <w:b/>
          <w:bCs/>
          <w:sz w:val="20"/>
          <w:szCs w:val="20"/>
        </w:rPr>
        <w:t>գենտամիցին</w:t>
      </w:r>
      <w:r w:rsidRPr="00942198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942198">
        <w:rPr>
          <w:rFonts w:ascii="Sylfaen" w:hAnsi="Sylfaen" w:cs="Sylfaen"/>
          <w:b/>
          <w:bCs/>
          <w:sz w:val="20"/>
          <w:szCs w:val="20"/>
        </w:rPr>
        <w:t>գենտամիցինի</w:t>
      </w:r>
      <w:r w:rsidRPr="00942198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42198">
        <w:rPr>
          <w:rFonts w:ascii="Sylfaen" w:hAnsi="Sylfaen" w:cs="Sylfaen"/>
          <w:b/>
          <w:bCs/>
          <w:sz w:val="20"/>
          <w:szCs w:val="20"/>
        </w:rPr>
        <w:t>սուլֆատ</w:t>
      </w:r>
      <w:r w:rsidRPr="00942198">
        <w:rPr>
          <w:rFonts w:ascii="Arial LatArm" w:hAnsi="Arial LatArm" w:cs="Arial"/>
          <w:b/>
          <w:bCs/>
          <w:sz w:val="20"/>
          <w:szCs w:val="20"/>
        </w:rPr>
        <w:t>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314CF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314CF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14B19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b/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E26D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39437,5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056DE" w:rsidRDefault="00F23FF2" w:rsidP="0022498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C4DB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41250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3E7F78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79</w:t>
      </w:r>
    </w:p>
    <w:p w:rsidR="00F23FF2" w:rsidRDefault="00F23FF2" w:rsidP="006A61D4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3E7F78">
        <w:rPr>
          <w:rFonts w:ascii="Sylfaen" w:hAnsi="Sylfaen" w:cs="Sylfaen"/>
          <w:b/>
          <w:bCs/>
          <w:sz w:val="20"/>
          <w:szCs w:val="20"/>
        </w:rPr>
        <w:t>էտամզիլատ</w:t>
      </w:r>
      <w:r w:rsidRPr="003E7F78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etamsylate</w:t>
      </w:r>
    </w:p>
    <w:p w:rsidR="00F23FF2" w:rsidRPr="003E7F78" w:rsidRDefault="00F23FF2" w:rsidP="006A61D4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C575ED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C20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6143,75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3E7F78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80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3E7F78">
        <w:rPr>
          <w:rFonts w:ascii="Sylfaen" w:hAnsi="Sylfaen" w:cs="Sylfaen"/>
          <w:b/>
          <w:bCs/>
          <w:sz w:val="20"/>
          <w:szCs w:val="20"/>
        </w:rPr>
        <w:t>ֆոսֆոլիպիդներ</w:t>
      </w:r>
      <w:r w:rsidRPr="003E7F78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3E7F78">
        <w:rPr>
          <w:rFonts w:ascii="Sylfaen" w:hAnsi="Sylfaen" w:cs="Sylfaen"/>
          <w:b/>
          <w:bCs/>
          <w:sz w:val="20"/>
          <w:szCs w:val="20"/>
        </w:rPr>
        <w:t>էսենցիալ</w:t>
      </w:r>
      <w:r w:rsidRPr="003E7F78">
        <w:rPr>
          <w:rFonts w:ascii="Arial LatArm" w:hAnsi="Arial LatArm" w:cs="Arial LatArm"/>
          <w:b/>
          <w:bCs/>
          <w:sz w:val="20"/>
          <w:szCs w:val="20"/>
        </w:rPr>
        <w:t>)-</w:t>
      </w:r>
      <w:r w:rsidRPr="003E7F78">
        <w:rPr>
          <w:rFonts w:ascii="Sylfaen" w:hAnsi="Sylfaen" w:cs="Sylfaen"/>
          <w:b/>
          <w:bCs/>
          <w:sz w:val="20"/>
          <w:szCs w:val="20"/>
        </w:rPr>
        <w:t>ԷՖԼ</w:t>
      </w:r>
      <w:r w:rsidRPr="003E7F78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phospholipids (essential)-EPL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Pr="00544E01" w:rsidRDefault="00F23FF2" w:rsidP="00324AA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C20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17160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D5670A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82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5670A">
        <w:rPr>
          <w:rFonts w:ascii="Sylfaen" w:hAnsi="Sylfaen" w:cs="Sylfaen"/>
          <w:b/>
          <w:bCs/>
          <w:sz w:val="20"/>
          <w:szCs w:val="20"/>
        </w:rPr>
        <w:t>ամինոֆիլին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    </w:t>
      </w:r>
      <w:r w:rsidRPr="00D5670A">
        <w:rPr>
          <w:rFonts w:ascii="Arial LatArm" w:hAnsi="Arial LatArm" w:cs="Arial LatArm"/>
          <w:b/>
          <w:bCs/>
          <w:sz w:val="20"/>
          <w:szCs w:val="20"/>
        </w:rPr>
        <w:t xml:space="preserve"> aminophylline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8C2087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C2087">
              <w:rPr>
                <w:rFonts w:ascii="Calibri" w:hAnsi="Calibri" w:cs="Arial"/>
                <w:b/>
                <w:sz w:val="20"/>
                <w:szCs w:val="20"/>
              </w:rPr>
              <w:t>&lt;&lt;</w:t>
            </w:r>
            <w:r w:rsidRPr="008C2087">
              <w:rPr>
                <w:rFonts w:ascii="Sylfaen" w:hAnsi="Sylfaen" w:cs="Arial"/>
                <w:b/>
                <w:sz w:val="20"/>
                <w:szCs w:val="20"/>
              </w:rPr>
              <w:t>Արֆարմացիա</w:t>
            </w:r>
            <w:r w:rsidRPr="008C2087">
              <w:rPr>
                <w:rFonts w:ascii="Calibri" w:hAnsi="Calibri" w:cs="Arial"/>
                <w:b/>
                <w:sz w:val="20"/>
                <w:szCs w:val="20"/>
              </w:rPr>
              <w:t>&gt;&gt;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8C2087">
        <w:trPr>
          <w:trHeight w:val="33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114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8C208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BA1839">
              <w:rPr>
                <w:rFonts w:ascii="Calibri" w:hAnsi="Calibri" w:cs="Arial"/>
                <w:b/>
                <w:sz w:val="20"/>
                <w:szCs w:val="20"/>
              </w:rPr>
              <w:t>&lt;&lt;</w:t>
            </w:r>
            <w:r w:rsidRPr="00BA1839">
              <w:rPr>
                <w:rFonts w:ascii="Sylfaen" w:hAnsi="Sylfaen" w:cs="Arial"/>
                <w:b/>
                <w:sz w:val="20"/>
                <w:szCs w:val="20"/>
              </w:rPr>
              <w:t>Արֆարմացիա</w:t>
            </w:r>
            <w:r w:rsidRPr="00BA1839">
              <w:rPr>
                <w:rFonts w:ascii="Calibri" w:hAnsi="Calibri" w:cs="Arial"/>
                <w:b/>
                <w:sz w:val="20"/>
                <w:szCs w:val="20"/>
              </w:rPr>
              <w:t>&gt;&gt;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8C20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3120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C208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C20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Pr="00F37C91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83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F37C91">
        <w:rPr>
          <w:rFonts w:ascii="Sylfaen" w:hAnsi="Sylfaen" w:cs="Sylfaen"/>
          <w:b/>
        </w:rPr>
        <w:t>թեոֆիլին</w:t>
      </w:r>
      <w:r w:rsidRPr="00F37C91">
        <w:rPr>
          <w:rFonts w:ascii="Arial LatArm" w:hAnsi="Arial LatArm" w:cs="Arial LatArm"/>
          <w:b/>
        </w:rPr>
        <w:t xml:space="preserve">, </w:t>
      </w:r>
      <w:r w:rsidRPr="00F37C91">
        <w:rPr>
          <w:rFonts w:ascii="Sylfaen" w:hAnsi="Sylfaen" w:cs="Sylfaen"/>
          <w:b/>
        </w:rPr>
        <w:t>էթիլենդիամին</w:t>
      </w:r>
      <w:r w:rsidRPr="00F37C91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      theophylline, ethylenediamine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C1C7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5495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C1C73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C1C7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5833,33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Pr="00B4295D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84</w:t>
      </w:r>
    </w:p>
    <w:p w:rsidR="00F23FF2" w:rsidRDefault="00F23FF2" w:rsidP="006A61D4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B4295D">
        <w:rPr>
          <w:rFonts w:ascii="Sylfaen" w:hAnsi="Sylfaen" w:cs="Sylfaen"/>
          <w:b/>
        </w:rPr>
        <w:t>էրիթրոմիցին</w:t>
      </w:r>
      <w:r w:rsidRPr="00B4295D">
        <w:rPr>
          <w:rFonts w:ascii="Arial LatArm" w:hAnsi="Arial LatArm" w:cs="Arial LatArm"/>
          <w:b/>
        </w:rPr>
        <w:t xml:space="preserve"> (</w:t>
      </w:r>
      <w:r w:rsidRPr="00B4295D">
        <w:rPr>
          <w:rFonts w:ascii="Sylfaen" w:hAnsi="Sylfaen" w:cs="Sylfaen"/>
          <w:b/>
        </w:rPr>
        <w:t>էրիթրոմիցինի</w:t>
      </w:r>
      <w:r w:rsidRPr="00B4295D">
        <w:rPr>
          <w:rFonts w:ascii="Arial LatArm" w:hAnsi="Arial LatArm" w:cs="Arial LatArm"/>
          <w:b/>
        </w:rPr>
        <w:t xml:space="preserve"> </w:t>
      </w:r>
      <w:r w:rsidRPr="00B4295D">
        <w:rPr>
          <w:rFonts w:ascii="Sylfaen" w:hAnsi="Sylfaen" w:cs="Sylfaen"/>
          <w:b/>
        </w:rPr>
        <w:t>էթիլսուկցինատ</w:t>
      </w:r>
      <w:r w:rsidRPr="00B4295D">
        <w:rPr>
          <w:rFonts w:ascii="Arial LatArm" w:hAnsi="Arial LatArm" w:cs="Arial LatArm"/>
          <w:b/>
        </w:rPr>
        <w:t xml:space="preserve">)                                                    </w:t>
      </w:r>
      <w:r w:rsidRPr="00B4295D">
        <w:rPr>
          <w:rFonts w:ascii="Arial LatArm" w:hAnsi="Arial LatArm" w:cs="Sylfaen"/>
          <w:b/>
        </w:rPr>
        <w:t xml:space="preserve">                                       erythromycin (erythromycin ethylsuccinate)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42516">
              <w:rPr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Վագա Ֆարմ</w:t>
            </w:r>
            <w:r w:rsidRPr="00A42516">
              <w:rPr>
                <w:bCs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E245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5416,66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E245D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E245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15708,33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8176D5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85</w:t>
      </w:r>
    </w:p>
    <w:p w:rsidR="00F23FF2" w:rsidRPr="00C955AF" w:rsidRDefault="00F23FF2" w:rsidP="006A61D4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8176D5">
        <w:rPr>
          <w:rFonts w:ascii="Sylfaen" w:hAnsi="Sylfaen" w:cs="Sylfaen"/>
          <w:b/>
        </w:rPr>
        <w:t>էնալապրիլ</w:t>
      </w:r>
      <w:r w:rsidRPr="008176D5">
        <w:rPr>
          <w:rFonts w:ascii="Arial LatArm" w:hAnsi="Arial LatArm" w:cs="Arial LatArm"/>
          <w:b/>
        </w:rPr>
        <w:t xml:space="preserve"> (</w:t>
      </w:r>
      <w:r w:rsidRPr="008176D5">
        <w:rPr>
          <w:rFonts w:ascii="Sylfaen" w:hAnsi="Sylfaen" w:cs="Sylfaen"/>
          <w:b/>
        </w:rPr>
        <w:t>էնալապրիլի</w:t>
      </w:r>
      <w:r w:rsidRPr="008176D5">
        <w:rPr>
          <w:rFonts w:ascii="Arial LatArm" w:hAnsi="Arial LatArm" w:cs="Arial LatArm"/>
          <w:b/>
        </w:rPr>
        <w:t xml:space="preserve"> </w:t>
      </w:r>
      <w:r w:rsidRPr="008176D5">
        <w:rPr>
          <w:rFonts w:ascii="Sylfaen" w:hAnsi="Sylfaen" w:cs="Sylfaen"/>
          <w:b/>
        </w:rPr>
        <w:t>մալեատ</w:t>
      </w:r>
      <w:r w:rsidRPr="008176D5">
        <w:rPr>
          <w:rFonts w:ascii="Arial LatArm" w:hAnsi="Arial LatArm" w:cs="Arial LatArm"/>
          <w:b/>
        </w:rPr>
        <w:t xml:space="preserve">), </w:t>
      </w:r>
      <w:r w:rsidRPr="008176D5">
        <w:rPr>
          <w:rFonts w:ascii="Sylfaen" w:hAnsi="Sylfaen" w:cs="Sylfaen"/>
          <w:b/>
        </w:rPr>
        <w:t>հիդրոքլորոթիազիդ</w:t>
      </w:r>
      <w:r w:rsidRPr="008176D5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           </w:t>
      </w:r>
      <w:r w:rsidRPr="008176D5">
        <w:rPr>
          <w:rFonts w:ascii="Arial LatArm" w:hAnsi="Arial LatArm" w:cs="Sylfaen"/>
          <w:b/>
        </w:rPr>
        <w:t xml:space="preserve">         enalapril (enalapril maleate), hydrochlorothiazide</w:t>
      </w: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470A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6200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470A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E19A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6283,33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Default="00F23FF2" w:rsidP="006A61D4">
      <w:pPr>
        <w:outlineLvl w:val="0"/>
        <w:rPr>
          <w:rFonts w:ascii="Sylfaen" w:hAnsi="Sylfaen" w:cs="Sylfaen"/>
          <w:b/>
        </w:rPr>
      </w:pPr>
    </w:p>
    <w:p w:rsidR="00F23FF2" w:rsidRPr="00FB3B1F" w:rsidRDefault="00F23FF2" w:rsidP="006A61D4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86</w:t>
      </w:r>
    </w:p>
    <w:p w:rsidR="00F23FF2" w:rsidRDefault="00F23FF2" w:rsidP="006A61D4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B3B1F">
        <w:rPr>
          <w:rFonts w:ascii="Sylfaen" w:hAnsi="Sylfaen" w:cs="Sylfaen"/>
          <w:b/>
          <w:bCs/>
          <w:sz w:val="20"/>
          <w:szCs w:val="20"/>
        </w:rPr>
        <w:t>իբուպրոֆեն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 </w:t>
      </w:r>
      <w:r w:rsidRPr="00FB3B1F">
        <w:rPr>
          <w:rFonts w:ascii="Arial LatArm" w:hAnsi="Arial LatArm" w:cs="Arial LatArm"/>
          <w:b/>
          <w:bCs/>
          <w:sz w:val="20"/>
          <w:szCs w:val="20"/>
        </w:rPr>
        <w:t xml:space="preserve"> ibuprofen</w:t>
      </w:r>
    </w:p>
    <w:p w:rsidR="00F23FF2" w:rsidRPr="00FB3B1F" w:rsidRDefault="00F23FF2" w:rsidP="006A61D4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A61D4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8391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541,66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E12B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F0A7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605,83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4C401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87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4C401B">
        <w:rPr>
          <w:rFonts w:ascii="Sylfaen" w:hAnsi="Sylfaen" w:cs="Sylfaen"/>
          <w:b/>
        </w:rPr>
        <w:t>ինդոմետացին</w:t>
      </w:r>
      <w:r w:rsidRPr="004C401B">
        <w:rPr>
          <w:rFonts w:ascii="Arial LatArm" w:hAnsi="Arial LatArm" w:cs="Arial LatArm"/>
          <w:b/>
        </w:rPr>
        <w:t xml:space="preserve">, </w:t>
      </w:r>
      <w:r w:rsidRPr="004C401B">
        <w:rPr>
          <w:rFonts w:ascii="Sylfaen" w:hAnsi="Sylfaen" w:cs="Sylfaen"/>
          <w:b/>
        </w:rPr>
        <w:t>տրօքսերուտին</w:t>
      </w:r>
      <w:r w:rsidRPr="004C401B">
        <w:rPr>
          <w:rFonts w:ascii="Arial LatArm" w:hAnsi="Arial LatArm" w:cs="Arial LatArm"/>
          <w:b/>
        </w:rPr>
        <w:t xml:space="preserve">                                                                                     </w:t>
      </w:r>
      <w:r w:rsidRPr="004C401B">
        <w:rPr>
          <w:rFonts w:ascii="Arial LatArm" w:hAnsi="Arial LatArm" w:cs="Sylfaen"/>
          <w:b/>
        </w:rPr>
        <w:t xml:space="preserve">                            indometacin, troxerutin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66DB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14583,33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7A02C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89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A02CB">
        <w:rPr>
          <w:rFonts w:ascii="Sylfaen" w:hAnsi="Sylfaen" w:cs="Sylfaen"/>
          <w:b/>
          <w:bCs/>
          <w:sz w:val="20"/>
          <w:szCs w:val="20"/>
        </w:rPr>
        <w:t>ձյութ</w:t>
      </w:r>
      <w:r w:rsidRPr="007A02CB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7A02CB">
        <w:rPr>
          <w:rFonts w:ascii="Sylfaen" w:hAnsi="Sylfaen" w:cs="Sylfaen"/>
          <w:b/>
          <w:bCs/>
          <w:sz w:val="20"/>
          <w:szCs w:val="20"/>
        </w:rPr>
        <w:t>քսերոֆորմ</w:t>
      </w:r>
      <w:r w:rsidRPr="007A02CB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tar, xeroform</w:t>
      </w:r>
    </w:p>
    <w:p w:rsidR="00F23FF2" w:rsidRPr="007A02C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527EAF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27EA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27EAF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27EA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29295,83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93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A20FF">
        <w:rPr>
          <w:rFonts w:ascii="Sylfaen" w:hAnsi="Sylfaen" w:cs="Sylfaen"/>
          <w:b/>
          <w:bCs/>
          <w:sz w:val="20"/>
          <w:szCs w:val="20"/>
        </w:rPr>
        <w:t>քլորամֆենիկոլ</w:t>
      </w:r>
      <w:r w:rsidRPr="00DA20FF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</w:t>
      </w:r>
      <w:r w:rsidRPr="00DA20FF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chloramphenicol</w:t>
      </w:r>
    </w:p>
    <w:p w:rsidR="00F23FF2" w:rsidRPr="00DA20FF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740D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E77A2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77A2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8165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A61D4"/>
    <w:p w:rsidR="00F23FF2" w:rsidRPr="00F0325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96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03250">
        <w:rPr>
          <w:rFonts w:ascii="Sylfaen" w:hAnsi="Sylfaen" w:cs="Sylfaen"/>
          <w:b/>
          <w:bCs/>
          <w:sz w:val="20"/>
          <w:szCs w:val="20"/>
        </w:rPr>
        <w:t>ամբրօքսոլ</w:t>
      </w:r>
      <w:r w:rsidRPr="00F03250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F03250">
        <w:rPr>
          <w:rFonts w:ascii="Sylfaen" w:hAnsi="Sylfaen" w:cs="Sylfaen"/>
          <w:b/>
          <w:bCs/>
          <w:sz w:val="20"/>
          <w:szCs w:val="20"/>
        </w:rPr>
        <w:t>ամբրօքսոլի</w:t>
      </w:r>
      <w:r w:rsidRPr="00F0325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F03250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F03250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         ambroxol (ambroxol hydrochloride)</w:t>
      </w:r>
    </w:p>
    <w:p w:rsidR="00F23FF2" w:rsidRPr="00F0325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D3518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AB7F0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B6A0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1920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7A54C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97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7A54C6">
        <w:rPr>
          <w:rFonts w:ascii="Sylfaen" w:hAnsi="Sylfaen" w:cs="Sylfaen"/>
          <w:b/>
        </w:rPr>
        <w:t>ցեֆոտաքսիմ</w:t>
      </w:r>
      <w:r w:rsidRPr="007A54C6">
        <w:rPr>
          <w:rFonts w:ascii="Arial LatArm" w:hAnsi="Arial LatArm" w:cs="Arial LatArm"/>
          <w:b/>
        </w:rPr>
        <w:t xml:space="preserve"> (</w:t>
      </w:r>
      <w:r w:rsidRPr="007A54C6">
        <w:rPr>
          <w:rFonts w:ascii="Sylfaen" w:hAnsi="Sylfaen" w:cs="Sylfaen"/>
          <w:b/>
        </w:rPr>
        <w:t>ցեֆոտաքսիմ</w:t>
      </w:r>
      <w:r w:rsidRPr="007A54C6">
        <w:rPr>
          <w:rFonts w:ascii="Arial LatArm" w:hAnsi="Arial LatArm" w:cs="Arial LatArm"/>
          <w:b/>
        </w:rPr>
        <w:t xml:space="preserve"> </w:t>
      </w:r>
      <w:r w:rsidRPr="007A54C6">
        <w:rPr>
          <w:rFonts w:ascii="Sylfaen" w:hAnsi="Sylfaen" w:cs="Sylfaen"/>
          <w:b/>
        </w:rPr>
        <w:t>նատրիում</w:t>
      </w:r>
      <w:r w:rsidRPr="007A54C6">
        <w:rPr>
          <w:rFonts w:ascii="Arial LatArm" w:hAnsi="Arial LatArm" w:cs="Arial LatArm"/>
          <w:b/>
        </w:rPr>
        <w:t xml:space="preserve">) </w:t>
      </w:r>
      <w:r w:rsidRPr="007A54C6">
        <w:rPr>
          <w:rFonts w:ascii="Arial LatArm" w:hAnsi="Arial LatArm" w:cs="Sylfaen"/>
          <w:b/>
        </w:rPr>
        <w:t xml:space="preserve">                                                                                                                          cefotaxime (cefotaxime sodium)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128A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2870,25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11176F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98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11176F">
        <w:rPr>
          <w:rFonts w:ascii="Sylfaen" w:hAnsi="Sylfaen" w:cs="Sylfaen"/>
          <w:b/>
        </w:rPr>
        <w:t>կալցիումի</w:t>
      </w:r>
      <w:r w:rsidRPr="0011176F">
        <w:rPr>
          <w:rFonts w:ascii="Arial LatArm" w:hAnsi="Arial LatArm" w:cs="Arial LatArm"/>
          <w:b/>
        </w:rPr>
        <w:t xml:space="preserve"> </w:t>
      </w:r>
      <w:r w:rsidRPr="0011176F">
        <w:rPr>
          <w:rFonts w:ascii="Sylfaen" w:hAnsi="Sylfaen" w:cs="Sylfaen"/>
          <w:b/>
        </w:rPr>
        <w:t>քլորիդ</w:t>
      </w:r>
      <w:r w:rsidRPr="0011176F">
        <w:rPr>
          <w:rFonts w:ascii="Arial LatArm" w:hAnsi="Arial LatArm" w:cs="Arial LatArm"/>
          <w:b/>
        </w:rPr>
        <w:t xml:space="preserve">                                                                                        </w:t>
      </w:r>
      <w:r w:rsidRPr="0011176F">
        <w:rPr>
          <w:rFonts w:ascii="Arial LatArm" w:hAnsi="Arial LatArm" w:cs="Sylfaen"/>
          <w:b/>
        </w:rPr>
        <w:t xml:space="preserve">                           calcium chloride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F6D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1312,5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99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D326C1">
        <w:rPr>
          <w:rFonts w:ascii="Sylfaen" w:hAnsi="Sylfaen" w:cs="Sylfaen"/>
          <w:b/>
        </w:rPr>
        <w:t>կատվախոտի</w:t>
      </w:r>
      <w:r w:rsidRPr="00D326C1">
        <w:rPr>
          <w:rFonts w:ascii="Arial LatArm" w:hAnsi="Arial LatArm" w:cs="Arial LatArm"/>
          <w:b/>
        </w:rPr>
        <w:t xml:space="preserve"> </w:t>
      </w:r>
      <w:r w:rsidRPr="00D326C1">
        <w:rPr>
          <w:rFonts w:ascii="Sylfaen" w:hAnsi="Sylfaen" w:cs="Sylfaen"/>
          <w:b/>
        </w:rPr>
        <w:t>հանուկ</w:t>
      </w:r>
      <w:r w:rsidRPr="00D326C1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                valerianae extract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324AA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24AA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24AA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24AA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858,33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64547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100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64547B">
        <w:rPr>
          <w:rFonts w:ascii="Sylfaen" w:hAnsi="Sylfaen" w:cs="Sylfaen"/>
          <w:b/>
        </w:rPr>
        <w:t>կալցիումի</w:t>
      </w:r>
      <w:r w:rsidRPr="0064547B">
        <w:rPr>
          <w:rFonts w:ascii="Arial LatArm" w:hAnsi="Arial LatArm" w:cs="Arial LatArm"/>
          <w:b/>
        </w:rPr>
        <w:t xml:space="preserve"> </w:t>
      </w:r>
      <w:r w:rsidRPr="0064547B">
        <w:rPr>
          <w:rFonts w:ascii="Sylfaen" w:hAnsi="Sylfaen" w:cs="Sylfaen"/>
          <w:b/>
        </w:rPr>
        <w:t>գլյուկոնատ</w:t>
      </w:r>
      <w:r w:rsidRPr="0064547B">
        <w:rPr>
          <w:rFonts w:ascii="Arial LatArm" w:hAnsi="Arial LatArm" w:cs="Arial LatArm"/>
          <w:b/>
        </w:rPr>
        <w:t xml:space="preserve">                          </w:t>
      </w:r>
      <w:r w:rsidRPr="0064547B">
        <w:rPr>
          <w:rFonts w:ascii="Arial LatArm" w:hAnsi="Arial LatArm" w:cs="Sylfaen"/>
          <w:b/>
        </w:rPr>
        <w:t xml:space="preserve">                                                                   calcium gluconate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EE238F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EE238F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324AA7" w:rsidRDefault="00F23FF2" w:rsidP="00EE238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242,08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101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814139">
        <w:rPr>
          <w:rFonts w:ascii="Sylfaen" w:hAnsi="Sylfaen" w:cs="Sylfaen"/>
          <w:b/>
        </w:rPr>
        <w:t>ալֆա</w:t>
      </w:r>
      <w:r w:rsidRPr="00814139">
        <w:rPr>
          <w:rFonts w:ascii="Arial LatArm" w:hAnsi="Arial LatArm" w:cs="Arial LatArm"/>
          <w:b/>
        </w:rPr>
        <w:t>-</w:t>
      </w:r>
      <w:r w:rsidRPr="00814139">
        <w:rPr>
          <w:rFonts w:ascii="Sylfaen" w:hAnsi="Sylfaen" w:cs="Sylfaen"/>
          <w:b/>
        </w:rPr>
        <w:t>բրոմիզովալերաթթվի</w:t>
      </w:r>
      <w:r w:rsidRPr="00814139">
        <w:rPr>
          <w:rFonts w:ascii="Arial LatArm" w:hAnsi="Arial LatArm" w:cs="Arial LatArm"/>
          <w:b/>
        </w:rPr>
        <w:t xml:space="preserve"> </w:t>
      </w:r>
      <w:r w:rsidRPr="00814139">
        <w:rPr>
          <w:rFonts w:ascii="Sylfaen" w:hAnsi="Sylfaen" w:cs="Sylfaen"/>
          <w:b/>
        </w:rPr>
        <w:t>էթիլ</w:t>
      </w:r>
      <w:r w:rsidRPr="00814139">
        <w:rPr>
          <w:rFonts w:ascii="Arial LatArm" w:hAnsi="Arial LatArm" w:cs="Arial LatArm"/>
          <w:b/>
        </w:rPr>
        <w:t xml:space="preserve"> </w:t>
      </w:r>
      <w:r w:rsidRPr="00814139">
        <w:rPr>
          <w:rFonts w:ascii="Sylfaen" w:hAnsi="Sylfaen" w:cs="Sylfaen"/>
          <w:b/>
        </w:rPr>
        <w:t>էսթեր</w:t>
      </w:r>
      <w:r w:rsidRPr="00814139">
        <w:rPr>
          <w:rFonts w:ascii="Arial LatArm" w:hAnsi="Arial LatArm" w:cs="Arial LatArm"/>
          <w:b/>
        </w:rPr>
        <w:t xml:space="preserve">, </w:t>
      </w:r>
      <w:r w:rsidRPr="00814139">
        <w:rPr>
          <w:rFonts w:ascii="Sylfaen" w:hAnsi="Sylfaen" w:cs="Sylfaen"/>
          <w:b/>
        </w:rPr>
        <w:t>ֆենոբարբիտալ</w:t>
      </w:r>
      <w:r w:rsidRPr="00814139">
        <w:rPr>
          <w:rFonts w:ascii="Arial LatArm" w:hAnsi="Arial LatArm" w:cs="Arial LatArm"/>
          <w:b/>
        </w:rPr>
        <w:t xml:space="preserve">, </w:t>
      </w:r>
      <w:r w:rsidRPr="00814139">
        <w:rPr>
          <w:rFonts w:ascii="Sylfaen" w:hAnsi="Sylfaen" w:cs="Sylfaen"/>
          <w:b/>
        </w:rPr>
        <w:t>անանուխի</w:t>
      </w:r>
      <w:r w:rsidRPr="00814139">
        <w:rPr>
          <w:rFonts w:ascii="Arial LatArm" w:hAnsi="Arial LatArm" w:cs="Arial LatArm"/>
          <w:b/>
        </w:rPr>
        <w:t xml:space="preserve"> </w:t>
      </w:r>
      <w:r w:rsidRPr="00814139">
        <w:rPr>
          <w:rFonts w:ascii="Sylfaen" w:hAnsi="Sylfaen" w:cs="Sylfaen"/>
          <w:b/>
        </w:rPr>
        <w:t>յուղ</w:t>
      </w:r>
      <w:r>
        <w:rPr>
          <w:rFonts w:ascii="Arial LatArm" w:hAnsi="Arial LatArm" w:cs="Arial LatArm"/>
          <w:b/>
        </w:rPr>
        <w:t xml:space="preserve"> </w:t>
      </w:r>
      <w:r w:rsidRPr="00814139">
        <w:rPr>
          <w:rFonts w:ascii="Arial LatArm" w:hAnsi="Arial LatArm" w:cs="Arial LatArm"/>
          <w:b/>
        </w:rPr>
        <w:t xml:space="preserve">   ethyl ester of alpha-bromisovaleric </w:t>
      </w:r>
      <w:r w:rsidRPr="00814139">
        <w:rPr>
          <w:rFonts w:ascii="Arial LatArm" w:hAnsi="Arial LatArm" w:cs="Sylfaen"/>
          <w:b/>
        </w:rPr>
        <w:t>acid, phenobarbital, oleum menthae piperitae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05F0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80230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05F0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9701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E3523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103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E3523B">
        <w:rPr>
          <w:rFonts w:ascii="Sylfaen" w:hAnsi="Sylfaen" w:cs="Sylfaen"/>
          <w:b/>
        </w:rPr>
        <w:t>կոկարբօքսիլազ</w:t>
      </w:r>
      <w:r w:rsidRPr="00E3523B">
        <w:rPr>
          <w:rFonts w:ascii="Arial LatArm" w:hAnsi="Arial LatArm" w:cs="Arial LatArm"/>
          <w:b/>
        </w:rPr>
        <w:t xml:space="preserve"> (</w:t>
      </w:r>
      <w:r w:rsidRPr="00E3523B">
        <w:rPr>
          <w:rFonts w:ascii="Sylfaen" w:hAnsi="Sylfaen" w:cs="Sylfaen"/>
          <w:b/>
        </w:rPr>
        <w:t>կոկարբօքսիլազի</w:t>
      </w:r>
      <w:r w:rsidRPr="00E3523B">
        <w:rPr>
          <w:rFonts w:ascii="Arial LatArm" w:hAnsi="Arial LatArm" w:cs="Arial LatArm"/>
          <w:b/>
        </w:rPr>
        <w:t xml:space="preserve"> </w:t>
      </w:r>
      <w:r w:rsidRPr="00E3523B">
        <w:rPr>
          <w:rFonts w:ascii="Sylfaen" w:hAnsi="Sylfaen" w:cs="Sylfaen"/>
          <w:b/>
        </w:rPr>
        <w:t>հիդրոքլորիդ</w:t>
      </w:r>
      <w:r w:rsidRPr="00E3523B">
        <w:rPr>
          <w:rFonts w:ascii="Arial LatArm" w:hAnsi="Arial LatArm" w:cs="Arial LatArm"/>
          <w:b/>
        </w:rPr>
        <w:t>)                                                                         cocarboxylase (cocarboxylase hydrochloride)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9C285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F5EE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104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3D5BA3">
        <w:rPr>
          <w:rFonts w:ascii="Sylfaen" w:hAnsi="Sylfaen" w:cs="Sylfaen"/>
          <w:b/>
          <w:bCs/>
          <w:sz w:val="20"/>
          <w:szCs w:val="20"/>
        </w:rPr>
        <w:t>կարբամազեպին</w:t>
      </w:r>
      <w:r w:rsidRPr="003D5BA3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</w:t>
      </w:r>
      <w:r w:rsidRPr="003D5BA3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carbamazepine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2043CA" w:rsidRDefault="00F23FF2" w:rsidP="0022498E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&lt;&lt;Լեյկո Ալեքս&gt;&gt;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2043CA" w:rsidRDefault="00F23FF2" w:rsidP="0022498E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043C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131250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C502D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105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C502D">
        <w:rPr>
          <w:rFonts w:ascii="Sylfaen" w:hAnsi="Sylfaen" w:cs="Sylfaen"/>
          <w:b/>
          <w:bCs/>
          <w:sz w:val="20"/>
          <w:szCs w:val="20"/>
        </w:rPr>
        <w:t>ացետիլսալիցիլա</w:t>
      </w:r>
      <w:r w:rsidRPr="00FC502D">
        <w:rPr>
          <w:rFonts w:ascii="Arial LatArm" w:hAnsi="Arial LatArm" w:cs="Arial LatArm"/>
          <w:b/>
          <w:bCs/>
          <w:sz w:val="20"/>
          <w:szCs w:val="20"/>
        </w:rPr>
        <w:t>-</w:t>
      </w:r>
      <w:r w:rsidRPr="00FC502D">
        <w:rPr>
          <w:rFonts w:ascii="Sylfaen" w:hAnsi="Sylfaen" w:cs="Sylfaen"/>
          <w:b/>
          <w:bCs/>
          <w:sz w:val="20"/>
          <w:szCs w:val="20"/>
        </w:rPr>
        <w:t>թթու</w:t>
      </w:r>
      <w:r w:rsidRPr="00FC502D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FC502D">
        <w:rPr>
          <w:rFonts w:ascii="Sylfaen" w:hAnsi="Sylfaen" w:cs="Sylfaen"/>
          <w:b/>
          <w:bCs/>
          <w:sz w:val="20"/>
          <w:szCs w:val="20"/>
        </w:rPr>
        <w:t>մագնեզիումի</w:t>
      </w:r>
      <w:r w:rsidRPr="00FC502D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FC502D">
        <w:rPr>
          <w:rFonts w:ascii="Sylfaen" w:hAnsi="Sylfaen" w:cs="Sylfaen"/>
          <w:b/>
          <w:bCs/>
          <w:sz w:val="20"/>
          <w:szCs w:val="20"/>
        </w:rPr>
        <w:t>հիդրօքսիդ</w:t>
      </w:r>
      <w:r w:rsidRPr="00FC502D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acetylsalicylic acid, m</w:t>
      </w:r>
      <w:r w:rsidRPr="00FC502D">
        <w:rPr>
          <w:rFonts w:ascii="Arial LatArm" w:hAnsi="Arial LatArm" w:cs="Arial"/>
          <w:b/>
          <w:bCs/>
          <w:sz w:val="20"/>
          <w:szCs w:val="20"/>
        </w:rPr>
        <w:t>agnesium hydroxide</w:t>
      </w:r>
    </w:p>
    <w:p w:rsidR="00F23FF2" w:rsidRPr="00FC502D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B57F7A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6B12DE">
            <w:pP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B57F7A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3456</w:t>
            </w: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57F7A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B57F7A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57F7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3520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423C8A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106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23C8A">
        <w:rPr>
          <w:rFonts w:ascii="Sylfaen" w:hAnsi="Sylfaen" w:cs="Sylfaen"/>
          <w:b/>
          <w:bCs/>
          <w:sz w:val="20"/>
          <w:szCs w:val="20"/>
        </w:rPr>
        <w:t>կլոտրիմազոլ</w:t>
      </w:r>
      <w:r w:rsidRPr="00423C8A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clotrimazole</w:t>
      </w:r>
    </w:p>
    <w:p w:rsidR="00F23FF2" w:rsidRPr="00423C8A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F56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C2CEA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F56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8D0B1E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107</w:t>
      </w:r>
    </w:p>
    <w:p w:rsidR="00F23FF2" w:rsidRDefault="00F23FF2" w:rsidP="00661031">
      <w:pPr>
        <w:rPr>
          <w:rFonts w:ascii="Sylfaen" w:hAnsi="Sylfaen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8D0B1E">
        <w:rPr>
          <w:rFonts w:ascii="Sylfaen" w:hAnsi="Sylfaen" w:cs="Sylfaen"/>
          <w:b/>
        </w:rPr>
        <w:t>կլոտրիմազոլ                                                                                                         clotrimazole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C2CEA" w:rsidRDefault="00F23FF2" w:rsidP="00FC2CEA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9166,66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C2CEA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C2CE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9680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557574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111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557574">
        <w:rPr>
          <w:rFonts w:ascii="Sylfaen" w:hAnsi="Sylfaen" w:cs="Sylfaen"/>
          <w:b/>
        </w:rPr>
        <w:t>սիլիմարին</w:t>
      </w:r>
      <w:r w:rsidRPr="00557574">
        <w:rPr>
          <w:rFonts w:ascii="Arial LatArm" w:hAnsi="Arial LatArm" w:cs="Arial LatArm"/>
          <w:b/>
        </w:rPr>
        <w:t xml:space="preserve">                                                                                          silymarin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6B12DE">
            <w:pP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6B12D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470AB" w:rsidRDefault="00F23FF2" w:rsidP="00241FC4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41FC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D26AC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41FC4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D26A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1897,333</w:t>
            </w:r>
          </w:p>
          <w:p w:rsidR="00F23FF2" w:rsidRDefault="00F23FF2" w:rsidP="00241FC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AC6FF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112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AC6FFB">
        <w:rPr>
          <w:rFonts w:ascii="Sylfaen" w:hAnsi="Sylfaen" w:cs="Sylfaen"/>
          <w:b/>
        </w:rPr>
        <w:t>կետոկոնազոլ</w:t>
      </w:r>
      <w:r w:rsidRPr="00AC6FFB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 </w:t>
      </w:r>
      <w:r w:rsidRPr="00AC6FFB">
        <w:rPr>
          <w:rFonts w:ascii="Arial LatArm" w:hAnsi="Arial LatArm" w:cs="Sylfaen"/>
          <w:b/>
        </w:rPr>
        <w:t xml:space="preserve">                ketoconazole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6B12D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B433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9185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B4332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6B12D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Կոտայք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B433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9450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AA11E7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113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A11E7">
        <w:rPr>
          <w:rFonts w:ascii="Sylfaen" w:hAnsi="Sylfaen" w:cs="Sylfaen"/>
          <w:b/>
          <w:bCs/>
          <w:sz w:val="20"/>
          <w:szCs w:val="20"/>
        </w:rPr>
        <w:t>իզոսորբիդի</w:t>
      </w:r>
      <w:r w:rsidRPr="00AA11E7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AA11E7">
        <w:rPr>
          <w:rFonts w:ascii="Sylfaen" w:hAnsi="Sylfaen" w:cs="Sylfaen"/>
          <w:b/>
          <w:bCs/>
          <w:sz w:val="20"/>
          <w:szCs w:val="20"/>
        </w:rPr>
        <w:t>դինիտրատ</w:t>
      </w:r>
      <w:r w:rsidRPr="00AA11E7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isosorbide dinitrate</w:t>
      </w:r>
    </w:p>
    <w:p w:rsidR="00F23FF2" w:rsidRPr="00AA11E7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35659" w:rsidRDefault="00F23FF2" w:rsidP="006B12DE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635659">
              <w:rPr>
                <w:rFonts w:ascii="Sylfaen" w:hAnsi="Sylfaen" w:cs="Sylfaen"/>
                <w:bCs/>
                <w:sz w:val="20"/>
                <w:szCs w:val="20"/>
              </w:rPr>
              <w:t>&lt;&lt;Վագա Ֆարմ&gt;&gt;  ՍՊԸ</w:t>
            </w:r>
          </w:p>
          <w:p w:rsidR="00F23FF2" w:rsidRPr="00635659" w:rsidRDefault="00F23FF2" w:rsidP="006B12DE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B433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1370,83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1480F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114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F1480F">
        <w:rPr>
          <w:rFonts w:ascii="Sylfaen" w:hAnsi="Sylfaen" w:cs="Sylfaen"/>
          <w:b/>
        </w:rPr>
        <w:t>կլոտրիմազոլ</w:t>
      </w:r>
      <w:r w:rsidRPr="00F1480F">
        <w:rPr>
          <w:rFonts w:ascii="Arial LatArm" w:hAnsi="Arial LatArm" w:cs="Arial LatArm"/>
          <w:b/>
        </w:rPr>
        <w:t xml:space="preserve">                                                                    </w:t>
      </w:r>
      <w:r w:rsidRPr="00F1480F">
        <w:rPr>
          <w:rFonts w:ascii="Arial LatArm" w:hAnsi="Arial LatArm" w:cs="Sylfaen"/>
          <w:b/>
        </w:rPr>
        <w:t xml:space="preserve">               clotrimazole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9457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935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115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F7637A">
        <w:rPr>
          <w:rFonts w:ascii="Sylfaen" w:hAnsi="Sylfaen" w:cs="Sylfaen"/>
          <w:b/>
        </w:rPr>
        <w:t>դինատրիումական</w:t>
      </w:r>
      <w:r w:rsidRPr="00F7637A">
        <w:rPr>
          <w:rFonts w:ascii="Arial LatArm" w:hAnsi="Arial LatArm" w:cs="Arial LatArm"/>
          <w:b/>
        </w:rPr>
        <w:t xml:space="preserve"> </w:t>
      </w:r>
      <w:r w:rsidRPr="00F7637A">
        <w:rPr>
          <w:rFonts w:ascii="Sylfaen" w:hAnsi="Sylfaen" w:cs="Sylfaen"/>
          <w:b/>
        </w:rPr>
        <w:t>ադենոզին</w:t>
      </w:r>
      <w:r w:rsidRPr="00F7637A">
        <w:rPr>
          <w:rFonts w:ascii="Arial LatArm" w:hAnsi="Arial LatArm" w:cs="Arial LatArm"/>
          <w:b/>
        </w:rPr>
        <w:t xml:space="preserve"> </w:t>
      </w:r>
      <w:r w:rsidRPr="00F7637A">
        <w:rPr>
          <w:rFonts w:ascii="Sylfaen" w:hAnsi="Sylfaen" w:cs="Sylfaen"/>
          <w:b/>
        </w:rPr>
        <w:t>տրիֆոսֆատի</w:t>
      </w:r>
      <w:r w:rsidRPr="00F7637A">
        <w:rPr>
          <w:rFonts w:ascii="Arial LatArm" w:hAnsi="Arial LatArm" w:cs="Arial LatArm"/>
          <w:b/>
        </w:rPr>
        <w:t xml:space="preserve"> </w:t>
      </w:r>
      <w:r w:rsidRPr="00F7637A">
        <w:rPr>
          <w:rFonts w:ascii="Sylfaen" w:hAnsi="Sylfaen" w:cs="Sylfaen"/>
          <w:b/>
        </w:rPr>
        <w:t>տրիհիդրատ</w:t>
      </w:r>
      <w:r w:rsidRPr="00F7637A">
        <w:rPr>
          <w:rFonts w:ascii="Arial LatArm" w:hAnsi="Arial LatArm" w:cs="Arial LatArm"/>
          <w:b/>
        </w:rPr>
        <w:t xml:space="preserve">, </w:t>
      </w:r>
      <w:r w:rsidRPr="00F7637A">
        <w:rPr>
          <w:rFonts w:ascii="Sylfaen" w:hAnsi="Sylfaen" w:cs="Sylfaen"/>
          <w:b/>
        </w:rPr>
        <w:t>կոկարբօքսիլազ</w:t>
      </w:r>
      <w:r w:rsidRPr="00F7637A">
        <w:rPr>
          <w:rFonts w:ascii="Arial LatArm" w:hAnsi="Arial LatArm" w:cs="Arial LatArm"/>
          <w:b/>
        </w:rPr>
        <w:t xml:space="preserve">, </w:t>
      </w:r>
      <w:r w:rsidRPr="00F7637A">
        <w:rPr>
          <w:rFonts w:ascii="Sylfaen" w:hAnsi="Sylfaen" w:cs="Sylfaen"/>
          <w:b/>
        </w:rPr>
        <w:t>ցիանոկոբալամին</w:t>
      </w:r>
      <w:r w:rsidRPr="00F7637A">
        <w:rPr>
          <w:rFonts w:ascii="Arial LatArm" w:hAnsi="Arial LatArm" w:cs="Arial LatArm"/>
          <w:b/>
        </w:rPr>
        <w:t xml:space="preserve">, </w:t>
      </w:r>
      <w:r w:rsidRPr="00F7637A">
        <w:rPr>
          <w:rFonts w:ascii="Sylfaen" w:hAnsi="Sylfaen" w:cs="Sylfaen"/>
          <w:b/>
        </w:rPr>
        <w:t>նիկոտինամիդ</w:t>
      </w:r>
      <w:r w:rsidRPr="00F7637A">
        <w:rPr>
          <w:rFonts w:ascii="Arial LatArm" w:hAnsi="Arial LatArm" w:cs="Arial LatArm"/>
          <w:b/>
        </w:rPr>
        <w:t xml:space="preserve">                                                                         disodium adenosine triphosphate trihydrate, cocarboxylase, cyanocoba</w:t>
      </w:r>
      <w:r w:rsidRPr="00F7637A">
        <w:rPr>
          <w:rFonts w:ascii="Arial LatArm" w:hAnsi="Arial LatArm" w:cs="Sylfaen"/>
          <w:b/>
        </w:rPr>
        <w:t>lamin, nicotinamide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1B5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33283,25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134D29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117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134D29">
        <w:rPr>
          <w:rFonts w:ascii="Sylfaen" w:hAnsi="Sylfaen" w:cs="Sylfaen"/>
          <w:b/>
        </w:rPr>
        <w:t>կալցիումի</w:t>
      </w:r>
      <w:r w:rsidRPr="00134D29">
        <w:rPr>
          <w:rFonts w:ascii="Arial LatArm" w:hAnsi="Arial LatArm" w:cs="Arial LatArm"/>
          <w:b/>
        </w:rPr>
        <w:t xml:space="preserve"> </w:t>
      </w:r>
      <w:r w:rsidRPr="00134D29">
        <w:rPr>
          <w:rFonts w:ascii="Sylfaen" w:hAnsi="Sylfaen" w:cs="Sylfaen"/>
          <w:b/>
        </w:rPr>
        <w:t>կարբոնատ</w:t>
      </w:r>
      <w:r w:rsidRPr="00134D29">
        <w:rPr>
          <w:rFonts w:ascii="Arial LatArm" w:hAnsi="Arial LatArm" w:cs="Arial LatArm"/>
          <w:b/>
        </w:rPr>
        <w:t xml:space="preserve">, </w:t>
      </w:r>
      <w:r w:rsidRPr="00134D29">
        <w:rPr>
          <w:rFonts w:ascii="Sylfaen" w:hAnsi="Sylfaen" w:cs="Sylfaen"/>
          <w:b/>
        </w:rPr>
        <w:t>խոլեկալցիֆերոլ</w:t>
      </w:r>
      <w:r w:rsidRPr="00134D29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        calcium carbonate, colecalciferol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E532B"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635659" w:rsidRDefault="00F23FF2" w:rsidP="006B12DE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6B12D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6B12D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635659" w:rsidRDefault="00F23FF2" w:rsidP="006B12DE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627D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6738,33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BB39EF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118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BB39EF">
        <w:rPr>
          <w:rFonts w:ascii="Sylfaen" w:hAnsi="Sylfaen" w:cs="Sylfaen"/>
          <w:b/>
        </w:rPr>
        <w:t>լորնօքսիկամ</w:t>
      </w:r>
      <w:r w:rsidRPr="00BB39EF">
        <w:rPr>
          <w:rFonts w:ascii="Arial LatArm" w:hAnsi="Arial LatArm" w:cs="Arial LatArm"/>
          <w:b/>
        </w:rPr>
        <w:t xml:space="preserve">                                  </w:t>
      </w:r>
      <w:r w:rsidRPr="00BB39EF">
        <w:rPr>
          <w:rFonts w:ascii="Arial LatArm" w:hAnsi="Arial LatArm" w:cs="Sylfaen"/>
          <w:b/>
        </w:rPr>
        <w:t xml:space="preserve">                                                                          lornoxicam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B12D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15478,5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2E1AF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120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2E1AF0">
        <w:rPr>
          <w:rFonts w:ascii="Sylfaen" w:hAnsi="Sylfaen" w:cs="Sylfaen"/>
          <w:b/>
        </w:rPr>
        <w:t>կալցիումի</w:t>
      </w:r>
      <w:r w:rsidRPr="002E1AF0">
        <w:rPr>
          <w:rFonts w:ascii="Arial LatArm" w:hAnsi="Arial LatArm" w:cs="Arial LatArm"/>
          <w:b/>
        </w:rPr>
        <w:t xml:space="preserve"> </w:t>
      </w:r>
      <w:r w:rsidRPr="002E1AF0">
        <w:rPr>
          <w:rFonts w:ascii="Sylfaen" w:hAnsi="Sylfaen" w:cs="Sylfaen"/>
          <w:b/>
        </w:rPr>
        <w:t>գլյուկոնատ</w:t>
      </w:r>
      <w:r w:rsidRPr="002E1AF0">
        <w:rPr>
          <w:rFonts w:ascii="Arial LatArm" w:hAnsi="Arial LatArm" w:cs="Arial LatArm"/>
          <w:b/>
        </w:rPr>
        <w:t xml:space="preserve">                                                                                          calcium gluconate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E532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1296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EE0E4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121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EE0E43">
        <w:rPr>
          <w:rFonts w:ascii="Sylfaen" w:hAnsi="Sylfaen" w:cs="Sylfaen"/>
          <w:b/>
        </w:rPr>
        <w:t>ֆամոտիդին</w:t>
      </w:r>
      <w:r w:rsidRPr="00EE0E43">
        <w:rPr>
          <w:rFonts w:ascii="Arial LatArm" w:hAnsi="Arial LatArm" w:cs="Arial LatArm"/>
          <w:b/>
        </w:rPr>
        <w:t xml:space="preserve">                                    </w:t>
      </w:r>
      <w:r w:rsidRPr="00EE0E43">
        <w:rPr>
          <w:rFonts w:ascii="Arial LatArm" w:hAnsi="Arial LatArm" w:cs="Sylfaen"/>
          <w:b/>
        </w:rPr>
        <w:t xml:space="preserve">                                                                                  famotidine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E532B"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  <w:p w:rsidR="00F23FF2" w:rsidRPr="00635659" w:rsidRDefault="00F23FF2" w:rsidP="00C73EE2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635659" w:rsidRDefault="00F23FF2" w:rsidP="00C73EE2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C4B0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1748,83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80230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E532B"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C4B0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36295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122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362956">
        <w:rPr>
          <w:rFonts w:ascii="Sylfaen" w:hAnsi="Sylfaen" w:cs="Sylfaen"/>
          <w:b/>
        </w:rPr>
        <w:t>հիդրոկորտիզոն</w:t>
      </w:r>
      <w:r w:rsidRPr="00362956">
        <w:rPr>
          <w:rFonts w:ascii="Arial LatArm" w:hAnsi="Arial LatArm" w:cs="Arial LatArm"/>
          <w:b/>
        </w:rPr>
        <w:t xml:space="preserve">                                                                                                  hydrocortisone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D0766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D0766B" w:rsidRDefault="00F23FF2" w:rsidP="0022498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&gt;&gt;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0766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990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D0766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D0766B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Կոտայք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&gt;&gt;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0766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A2139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123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A21390">
        <w:rPr>
          <w:rFonts w:ascii="Sylfaen" w:hAnsi="Sylfaen" w:cs="Sylfaen"/>
          <w:b/>
        </w:rPr>
        <w:t>մագնեզիումի</w:t>
      </w:r>
      <w:r w:rsidRPr="00A21390">
        <w:rPr>
          <w:rFonts w:ascii="Arial LatArm" w:hAnsi="Arial LatArm" w:cs="Arial LatArm"/>
          <w:b/>
        </w:rPr>
        <w:t xml:space="preserve"> </w:t>
      </w:r>
      <w:r w:rsidRPr="00A21390">
        <w:rPr>
          <w:rFonts w:ascii="Sylfaen" w:hAnsi="Sylfaen" w:cs="Sylfaen"/>
          <w:b/>
        </w:rPr>
        <w:t>սուլֆատ</w:t>
      </w:r>
      <w:r w:rsidRPr="00A21390">
        <w:rPr>
          <w:rFonts w:ascii="Arial LatArm" w:hAnsi="Arial LatArm" w:cs="Arial LatArm"/>
          <w:b/>
        </w:rPr>
        <w:t xml:space="preserve">                    </w:t>
      </w:r>
      <w:r w:rsidRPr="00A21390">
        <w:rPr>
          <w:rFonts w:ascii="Arial LatArm" w:hAnsi="Arial LatArm" w:cs="Sylfaen"/>
          <w:b/>
        </w:rPr>
        <w:t xml:space="preserve">                                                                                         magnesium sulfate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506220" w:rsidRDefault="00F23FF2" w:rsidP="0022498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22498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B40DCF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22498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80230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22498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0622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1187,5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40DCF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      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0DC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1196,66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1C66D1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124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C66D1">
        <w:rPr>
          <w:rFonts w:ascii="Sylfaen" w:hAnsi="Sylfaen" w:cs="Sylfaen"/>
          <w:b/>
          <w:bCs/>
          <w:sz w:val="20"/>
          <w:szCs w:val="20"/>
        </w:rPr>
        <w:t>ֆենիլէֆրին</w:t>
      </w:r>
      <w:r w:rsidRPr="001C66D1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1C66D1">
        <w:rPr>
          <w:rFonts w:ascii="Sylfaen" w:hAnsi="Sylfaen" w:cs="Sylfaen"/>
          <w:b/>
          <w:bCs/>
          <w:sz w:val="20"/>
          <w:szCs w:val="20"/>
        </w:rPr>
        <w:t>ֆենիլէֆրինի</w:t>
      </w:r>
      <w:r w:rsidRPr="001C66D1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C66D1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1C66D1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 phenylephrine (phenylephrine hyd</w:t>
      </w:r>
      <w:r w:rsidRPr="001C66D1">
        <w:rPr>
          <w:rFonts w:ascii="Arial LatArm" w:hAnsi="Arial LatArm" w:cs="Arial"/>
          <w:b/>
          <w:bCs/>
          <w:sz w:val="20"/>
          <w:szCs w:val="20"/>
        </w:rPr>
        <w:t>rochloride</w:t>
      </w:r>
    </w:p>
    <w:p w:rsidR="00F23FF2" w:rsidRPr="001C66D1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3A4EFB" w:rsidRDefault="00F23FF2" w:rsidP="00A24F8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7333,33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A24F8C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24F8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8114,167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DB5E3C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125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DB5E3C">
        <w:rPr>
          <w:rFonts w:ascii="Sylfaen" w:hAnsi="Sylfaen" w:cs="Sylfaen"/>
          <w:b/>
        </w:rPr>
        <w:t>էթիլմեթիլհիդրօքսիպի</w:t>
      </w:r>
      <w:r w:rsidRPr="00DB5E3C">
        <w:rPr>
          <w:rFonts w:ascii="Arial LatArm" w:hAnsi="Arial LatArm" w:cs="Arial LatArm"/>
          <w:b/>
        </w:rPr>
        <w:t>-</w:t>
      </w:r>
      <w:r w:rsidRPr="00DB5E3C">
        <w:rPr>
          <w:rFonts w:ascii="Sylfaen" w:hAnsi="Sylfaen" w:cs="Sylfaen"/>
          <w:b/>
        </w:rPr>
        <w:t>րիդինի</w:t>
      </w:r>
      <w:r w:rsidRPr="00DB5E3C">
        <w:rPr>
          <w:rFonts w:ascii="Arial LatArm" w:hAnsi="Arial LatArm" w:cs="Arial LatArm"/>
          <w:b/>
        </w:rPr>
        <w:t xml:space="preserve"> </w:t>
      </w:r>
      <w:r w:rsidRPr="00DB5E3C">
        <w:rPr>
          <w:rFonts w:ascii="Sylfaen" w:hAnsi="Sylfaen" w:cs="Sylfaen"/>
          <w:b/>
        </w:rPr>
        <w:t>սուկցինատ</w:t>
      </w:r>
      <w:r w:rsidRPr="00DB5E3C">
        <w:rPr>
          <w:rFonts w:ascii="Arial LatArm" w:hAnsi="Arial LatArm" w:cs="Arial LatArm"/>
          <w:b/>
        </w:rPr>
        <w:t xml:space="preserve">                                           ethylmethylhydroxypiri-dine succinat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E3B46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E3B46">
              <w:rPr>
                <w:rFonts w:ascii="Arial LatArm" w:hAnsi="Arial LatArm" w:cs="Arial LatArm"/>
                <w:b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E3B46" w:rsidRDefault="00F23FF2" w:rsidP="0022498E">
            <w:pPr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CE3B46">
              <w:rPr>
                <w:rFonts w:ascii="Arial LatArm" w:hAnsi="Arial LatArm" w:cs="Arial LatArm"/>
                <w:b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E3B46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E3B46">
              <w:rPr>
                <w:rFonts w:ascii="Arial LatArm" w:hAnsi="Arial LatArm" w:cs="Arial LatArm"/>
                <w:b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24F8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126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9235F1">
        <w:rPr>
          <w:rFonts w:ascii="Sylfaen" w:hAnsi="Sylfaen" w:cs="Sylfaen"/>
          <w:b/>
        </w:rPr>
        <w:t>էթիլմեթիլհիդրօքսիպի</w:t>
      </w:r>
      <w:r w:rsidRPr="009235F1">
        <w:rPr>
          <w:rFonts w:ascii="Arial LatArm" w:hAnsi="Arial LatArm" w:cs="Arial LatArm"/>
          <w:b/>
        </w:rPr>
        <w:t>-</w:t>
      </w:r>
      <w:r w:rsidRPr="009235F1">
        <w:rPr>
          <w:rFonts w:ascii="Sylfaen" w:hAnsi="Sylfaen" w:cs="Sylfaen"/>
          <w:b/>
        </w:rPr>
        <w:t>րիդինի</w:t>
      </w:r>
      <w:r w:rsidRPr="009235F1">
        <w:rPr>
          <w:rFonts w:ascii="Arial LatArm" w:hAnsi="Arial LatArm" w:cs="Arial LatArm"/>
          <w:b/>
        </w:rPr>
        <w:t xml:space="preserve"> </w:t>
      </w:r>
      <w:r w:rsidRPr="009235F1">
        <w:rPr>
          <w:rFonts w:ascii="Sylfaen" w:hAnsi="Sylfaen" w:cs="Sylfaen"/>
          <w:b/>
        </w:rPr>
        <w:t>սուկցինատ</w:t>
      </w:r>
      <w:r w:rsidRPr="009235F1">
        <w:rPr>
          <w:rFonts w:ascii="Arial LatArm" w:hAnsi="Arial LatArm" w:cs="Arial LatArm"/>
          <w:b/>
        </w:rPr>
        <w:t xml:space="preserve"> ethylmethylhydroxypyri-dine succinate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E3B46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F44074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4407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44074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4407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F7176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127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F7176B">
        <w:rPr>
          <w:rFonts w:ascii="Sylfaen" w:hAnsi="Sylfaen" w:cs="Sylfaen"/>
          <w:b/>
        </w:rPr>
        <w:t>տոլպերիզոն</w:t>
      </w:r>
      <w:r w:rsidRPr="00F7176B">
        <w:rPr>
          <w:rFonts w:ascii="Arial LatArm" w:hAnsi="Arial LatArm" w:cs="Arial LatArm"/>
          <w:b/>
        </w:rPr>
        <w:t xml:space="preserve"> (</w:t>
      </w:r>
      <w:r w:rsidRPr="00F7176B">
        <w:rPr>
          <w:rFonts w:ascii="Sylfaen" w:hAnsi="Sylfaen" w:cs="Sylfaen"/>
          <w:b/>
        </w:rPr>
        <w:t>տոլպերիզոնի</w:t>
      </w:r>
      <w:r w:rsidRPr="00F7176B">
        <w:rPr>
          <w:rFonts w:ascii="Arial LatArm" w:hAnsi="Arial LatArm" w:cs="Arial LatArm"/>
          <w:b/>
        </w:rPr>
        <w:t xml:space="preserve"> </w:t>
      </w:r>
      <w:r w:rsidRPr="00F7176B">
        <w:rPr>
          <w:rFonts w:ascii="Sylfaen" w:hAnsi="Sylfaen" w:cs="Sylfaen"/>
          <w:b/>
        </w:rPr>
        <w:t>հիդրոքլորիդ</w:t>
      </w:r>
      <w:r w:rsidRPr="00F7176B">
        <w:rPr>
          <w:rFonts w:ascii="Arial LatArm" w:hAnsi="Arial LatArm" w:cs="Arial LatArm"/>
          <w:b/>
        </w:rPr>
        <w:t xml:space="preserve">)                     </w:t>
      </w:r>
      <w:r w:rsidRPr="00F7176B">
        <w:rPr>
          <w:rFonts w:ascii="Arial LatArm" w:hAnsi="Arial LatArm" w:cs="Sylfaen"/>
          <w:b/>
        </w:rPr>
        <w:t xml:space="preserve">                                                             tolperisone (tolperisone hydrochloride)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37CA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8817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CC7037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128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CC7037">
        <w:rPr>
          <w:rFonts w:ascii="Sylfaen" w:hAnsi="Sylfaen" w:cs="Sylfaen"/>
          <w:b/>
        </w:rPr>
        <w:t>թիամին</w:t>
      </w:r>
      <w:r w:rsidRPr="00CC7037">
        <w:rPr>
          <w:rFonts w:ascii="Arial LatArm" w:hAnsi="Arial LatArm" w:cs="Arial LatArm"/>
          <w:b/>
        </w:rPr>
        <w:t xml:space="preserve"> (</w:t>
      </w:r>
      <w:r w:rsidRPr="00CC7037">
        <w:rPr>
          <w:rFonts w:ascii="Sylfaen" w:hAnsi="Sylfaen" w:cs="Sylfaen"/>
          <w:b/>
        </w:rPr>
        <w:t>թիամինի</w:t>
      </w:r>
      <w:r w:rsidRPr="00CC7037">
        <w:rPr>
          <w:rFonts w:ascii="Arial LatArm" w:hAnsi="Arial LatArm" w:cs="Arial LatArm"/>
          <w:b/>
        </w:rPr>
        <w:t xml:space="preserve"> </w:t>
      </w:r>
      <w:r w:rsidRPr="00CC7037">
        <w:rPr>
          <w:rFonts w:ascii="Sylfaen" w:hAnsi="Sylfaen" w:cs="Sylfaen"/>
          <w:b/>
        </w:rPr>
        <w:t>հիդրոքլորիդ</w:t>
      </w:r>
      <w:r w:rsidRPr="00CC7037">
        <w:rPr>
          <w:rFonts w:ascii="Arial LatArm" w:hAnsi="Arial LatArm" w:cs="Arial LatArm"/>
          <w:b/>
        </w:rPr>
        <w:t xml:space="preserve">), </w:t>
      </w:r>
      <w:r w:rsidRPr="00CC7037">
        <w:rPr>
          <w:rFonts w:ascii="Sylfaen" w:hAnsi="Sylfaen" w:cs="Sylfaen"/>
          <w:b/>
        </w:rPr>
        <w:t>պիրիդ</w:t>
      </w:r>
      <w:r w:rsidRPr="00CC7037">
        <w:rPr>
          <w:rFonts w:ascii="Arial LatArm" w:hAnsi="Arial LatArm" w:cs="Arial LatArm"/>
          <w:b/>
        </w:rPr>
        <w:t>o</w:t>
      </w:r>
      <w:r w:rsidRPr="00CC7037">
        <w:rPr>
          <w:rFonts w:ascii="Sylfaen" w:hAnsi="Sylfaen" w:cs="Sylfaen"/>
          <w:b/>
        </w:rPr>
        <w:t>քսին</w:t>
      </w:r>
      <w:r w:rsidRPr="00CC7037">
        <w:rPr>
          <w:rFonts w:ascii="Arial LatArm" w:hAnsi="Arial LatArm" w:cs="Arial LatArm"/>
          <w:b/>
        </w:rPr>
        <w:t xml:space="preserve"> (</w:t>
      </w:r>
      <w:r w:rsidRPr="00CC7037">
        <w:rPr>
          <w:rFonts w:ascii="Sylfaen" w:hAnsi="Sylfaen" w:cs="Sylfaen"/>
          <w:b/>
        </w:rPr>
        <w:t>պիրիդօքսինի</w:t>
      </w:r>
      <w:r w:rsidRPr="00CC7037">
        <w:rPr>
          <w:rFonts w:ascii="Arial LatArm" w:hAnsi="Arial LatArm" w:cs="Arial LatArm"/>
          <w:b/>
        </w:rPr>
        <w:t xml:space="preserve"> </w:t>
      </w:r>
      <w:r w:rsidRPr="00CC7037">
        <w:rPr>
          <w:rFonts w:ascii="Sylfaen" w:hAnsi="Sylfaen" w:cs="Sylfaen"/>
          <w:b/>
        </w:rPr>
        <w:t>հիդրոքլորիդ</w:t>
      </w:r>
      <w:r w:rsidRPr="00CC7037">
        <w:rPr>
          <w:rFonts w:ascii="Arial LatArm" w:hAnsi="Arial LatArm" w:cs="Arial LatArm"/>
          <w:b/>
        </w:rPr>
        <w:t xml:space="preserve">), </w:t>
      </w:r>
      <w:r w:rsidRPr="00CC7037">
        <w:rPr>
          <w:rFonts w:ascii="Sylfaen" w:hAnsi="Sylfaen" w:cs="Sylfaen"/>
          <w:b/>
        </w:rPr>
        <w:t>ցիանոկոբալամին</w:t>
      </w:r>
      <w:r w:rsidRPr="00CC7037">
        <w:rPr>
          <w:rFonts w:ascii="Arial LatArm" w:hAnsi="Arial LatArm" w:cs="Arial LatArm"/>
          <w:b/>
        </w:rPr>
        <w:t xml:space="preserve">, </w:t>
      </w:r>
      <w:r w:rsidRPr="00CC7037">
        <w:rPr>
          <w:rFonts w:ascii="Sylfaen" w:hAnsi="Sylfaen" w:cs="Sylfaen"/>
          <w:b/>
        </w:rPr>
        <w:t>լիդոկային</w:t>
      </w:r>
      <w:r w:rsidRPr="00CC7037">
        <w:rPr>
          <w:rFonts w:ascii="Arial LatArm" w:hAnsi="Arial LatArm" w:cs="Arial LatArm"/>
          <w:b/>
        </w:rPr>
        <w:t xml:space="preserve"> (l</w:t>
      </w:r>
      <w:r w:rsidRPr="00CC7037">
        <w:rPr>
          <w:rFonts w:ascii="Sylfaen" w:hAnsi="Sylfaen" w:cs="Sylfaen"/>
          <w:b/>
        </w:rPr>
        <w:t>լիդոկայինի</w:t>
      </w:r>
      <w:r w:rsidRPr="00CC7037">
        <w:rPr>
          <w:rFonts w:ascii="Arial LatArm" w:hAnsi="Arial LatArm" w:cs="Arial LatArm"/>
          <w:b/>
        </w:rPr>
        <w:t xml:space="preserve"> </w:t>
      </w:r>
      <w:r w:rsidRPr="00CC7037">
        <w:rPr>
          <w:rFonts w:ascii="Sylfaen" w:hAnsi="Sylfaen" w:cs="Sylfaen"/>
          <w:b/>
        </w:rPr>
        <w:t>հիդրոքլորիդ</w:t>
      </w:r>
      <w:r w:rsidRPr="00CC7037">
        <w:rPr>
          <w:rFonts w:ascii="Arial LatArm" w:hAnsi="Arial LatArm" w:cs="Arial LatArm"/>
          <w:b/>
        </w:rPr>
        <w:t xml:space="preserve">)     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937CA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937CA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37CA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17600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11090C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130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1090C">
        <w:rPr>
          <w:rFonts w:ascii="Sylfaen" w:hAnsi="Sylfaen" w:cs="Sylfaen"/>
          <w:b/>
          <w:bCs/>
          <w:sz w:val="20"/>
          <w:szCs w:val="20"/>
        </w:rPr>
        <w:t>տուղտի</w:t>
      </w:r>
      <w:r w:rsidRPr="0011090C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1090C">
        <w:rPr>
          <w:rFonts w:ascii="Sylfaen" w:hAnsi="Sylfaen" w:cs="Sylfaen"/>
          <w:b/>
          <w:bCs/>
          <w:sz w:val="20"/>
          <w:szCs w:val="20"/>
        </w:rPr>
        <w:t>հանուկ</w:t>
      </w:r>
      <w:r w:rsidRPr="0011090C">
        <w:rPr>
          <w:rFonts w:ascii="Arial LatArm" w:hAnsi="Arial LatArm" w:cs="Arial LatArm"/>
          <w:b/>
          <w:bCs/>
          <w:sz w:val="20"/>
          <w:szCs w:val="20"/>
        </w:rPr>
        <w:t xml:space="preserve">                   </w:t>
      </w:r>
      <w:r w:rsidRPr="0011090C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althaea extract</w:t>
      </w:r>
    </w:p>
    <w:p w:rsidR="00F23FF2" w:rsidRPr="0011090C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6F062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6F062B" w:rsidRDefault="00F23FF2" w:rsidP="00937CA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F062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F062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995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Sylfaen" w:hAnsi="Sylfaen" w:cs="Sylfaen"/>
          <w:b/>
        </w:rPr>
        <w:t>131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D24258">
        <w:rPr>
          <w:rFonts w:ascii="Sylfaen" w:hAnsi="Sylfaen" w:cs="Sylfaen"/>
          <w:b/>
        </w:rPr>
        <w:t>ամբրօքսոլ</w:t>
      </w:r>
      <w:r w:rsidRPr="00D24258">
        <w:rPr>
          <w:rFonts w:ascii="Arial LatArm" w:hAnsi="Arial LatArm" w:cs="Arial LatArm"/>
          <w:b/>
        </w:rPr>
        <w:t xml:space="preserve"> (</w:t>
      </w:r>
      <w:r w:rsidRPr="00D24258">
        <w:rPr>
          <w:rFonts w:ascii="Sylfaen" w:hAnsi="Sylfaen" w:cs="Sylfaen"/>
          <w:b/>
        </w:rPr>
        <w:t>ամբրօքսոլի</w:t>
      </w:r>
      <w:r w:rsidRPr="00D24258">
        <w:rPr>
          <w:rFonts w:ascii="Arial LatArm" w:hAnsi="Arial LatArm" w:cs="Arial LatArm"/>
          <w:b/>
        </w:rPr>
        <w:t xml:space="preserve"> </w:t>
      </w:r>
      <w:r w:rsidRPr="00D24258">
        <w:rPr>
          <w:rFonts w:ascii="Sylfaen" w:hAnsi="Sylfaen" w:cs="Sylfaen"/>
          <w:b/>
        </w:rPr>
        <w:t>հիդրոքլորիդ</w:t>
      </w:r>
      <w:r w:rsidRPr="00D24258">
        <w:rPr>
          <w:rFonts w:ascii="Arial LatArm" w:hAnsi="Arial LatArm" w:cs="Arial LatArm"/>
          <w:b/>
        </w:rPr>
        <w:t xml:space="preserve">), </w:t>
      </w:r>
      <w:r w:rsidRPr="00D24258">
        <w:rPr>
          <w:rFonts w:ascii="Sylfaen" w:hAnsi="Sylfaen" w:cs="Sylfaen"/>
          <w:b/>
        </w:rPr>
        <w:t>սալբուտամոլ</w:t>
      </w:r>
      <w:r w:rsidRPr="00D24258">
        <w:rPr>
          <w:rFonts w:ascii="Arial LatArm" w:hAnsi="Arial LatArm" w:cs="Arial LatArm"/>
          <w:b/>
        </w:rPr>
        <w:t xml:space="preserve"> (</w:t>
      </w:r>
      <w:r w:rsidRPr="00D24258">
        <w:rPr>
          <w:rFonts w:ascii="Sylfaen" w:hAnsi="Sylfaen" w:cs="Sylfaen"/>
          <w:b/>
        </w:rPr>
        <w:t>սալբուտամոլի</w:t>
      </w:r>
      <w:r w:rsidRPr="00D24258">
        <w:rPr>
          <w:rFonts w:ascii="Arial LatArm" w:hAnsi="Arial LatArm" w:cs="Arial LatArm"/>
          <w:b/>
        </w:rPr>
        <w:t xml:space="preserve"> </w:t>
      </w:r>
      <w:r w:rsidRPr="00D24258">
        <w:rPr>
          <w:rFonts w:ascii="Sylfaen" w:hAnsi="Sylfaen" w:cs="Sylfaen"/>
          <w:b/>
        </w:rPr>
        <w:t>սուլֆատ</w:t>
      </w:r>
      <w:r w:rsidRPr="00D24258">
        <w:rPr>
          <w:rFonts w:ascii="Arial LatArm" w:hAnsi="Arial LatArm" w:cs="Arial LatArm"/>
          <w:b/>
        </w:rPr>
        <w:t xml:space="preserve">), </w:t>
      </w:r>
      <w:r w:rsidRPr="00D24258">
        <w:rPr>
          <w:rFonts w:ascii="Sylfaen" w:hAnsi="Sylfaen" w:cs="Sylfaen"/>
          <w:b/>
        </w:rPr>
        <w:t>գուայֆենեզին</w:t>
      </w:r>
      <w:r w:rsidRPr="00D24258">
        <w:rPr>
          <w:rFonts w:ascii="Arial LatArm" w:hAnsi="Arial LatArm" w:cs="Arial LatArm"/>
          <w:b/>
        </w:rPr>
        <w:t xml:space="preserve">    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091B98" w:rsidRDefault="00F23FF2" w:rsidP="00091B9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Default="00F23FF2" w:rsidP="00661031"/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132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Sylfaen" w:hAnsi="Sylfaen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>
        <w:rPr>
          <w:rFonts w:ascii="Sylfaen" w:hAnsi="Sylfaen" w:cs="Sylfaen"/>
          <w:b/>
        </w:rPr>
        <w:t xml:space="preserve"> </w:t>
      </w:r>
      <w:r w:rsidRPr="00004167">
        <w:rPr>
          <w:rFonts w:ascii="Sylfaen" w:hAnsi="Sylfaen" w:cs="Sylfaen"/>
          <w:b/>
        </w:rPr>
        <w:t>ունդեցիլենաթթու, ցինկիունդեցիլենատ   undecylenic acid, zinc undecylenat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91B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9011,25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56696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134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6696B">
        <w:rPr>
          <w:rFonts w:ascii="Sylfaen" w:hAnsi="Sylfaen" w:cs="Sylfaen"/>
          <w:b/>
          <w:bCs/>
          <w:sz w:val="20"/>
          <w:szCs w:val="20"/>
        </w:rPr>
        <w:t>մետրոնիդազոլ</w:t>
      </w:r>
      <w:r w:rsidRPr="0056696B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metronidazole</w:t>
      </w:r>
    </w:p>
    <w:p w:rsidR="00F23FF2" w:rsidRPr="0056696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3567BA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3567BA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567B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137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06A00">
        <w:rPr>
          <w:rFonts w:ascii="Sylfaen" w:hAnsi="Sylfaen" w:cs="Sylfaen"/>
          <w:b/>
          <w:bCs/>
          <w:sz w:val="20"/>
          <w:szCs w:val="20"/>
        </w:rPr>
        <w:t>մագնեզիում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F06A00">
        <w:rPr>
          <w:rFonts w:ascii="Sylfaen" w:hAnsi="Sylfaen" w:cs="Sylfaen"/>
          <w:b/>
          <w:bCs/>
          <w:sz w:val="20"/>
          <w:szCs w:val="20"/>
        </w:rPr>
        <w:t>մագնեզիում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F06A00">
        <w:rPr>
          <w:rFonts w:ascii="Sylfaen" w:hAnsi="Sylfaen" w:cs="Sylfaen"/>
          <w:b/>
          <w:bCs/>
          <w:sz w:val="20"/>
          <w:szCs w:val="20"/>
        </w:rPr>
        <w:t>լակտատի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F06A00">
        <w:rPr>
          <w:rFonts w:ascii="Sylfaen" w:hAnsi="Sylfaen" w:cs="Sylfaen"/>
          <w:b/>
          <w:bCs/>
          <w:sz w:val="20"/>
          <w:szCs w:val="20"/>
        </w:rPr>
        <w:t>դիհիդրատ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F06A00">
        <w:rPr>
          <w:rFonts w:ascii="Sylfaen" w:hAnsi="Sylfaen" w:cs="Sylfaen"/>
          <w:b/>
          <w:bCs/>
          <w:sz w:val="20"/>
          <w:szCs w:val="20"/>
        </w:rPr>
        <w:t>պիրիդօքսին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F06A00">
        <w:rPr>
          <w:rFonts w:ascii="Sylfaen" w:hAnsi="Sylfaen" w:cs="Sylfaen"/>
          <w:b/>
          <w:bCs/>
          <w:sz w:val="20"/>
          <w:szCs w:val="20"/>
        </w:rPr>
        <w:t>պիրիդօքսինի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F06A00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F06A00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magnesium (magnesium lactate dihydrate), pyridoxine (pyridoxine hydrochloride)</w:t>
      </w:r>
    </w:p>
    <w:p w:rsidR="00F23FF2" w:rsidRPr="00F06A0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1D075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1D075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D075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2390,41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Default="00F23FF2" w:rsidP="00661031"/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138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624E5">
        <w:rPr>
          <w:rFonts w:ascii="Sylfaen" w:hAnsi="Sylfaen" w:cs="Sylfaen"/>
          <w:b/>
          <w:bCs/>
          <w:sz w:val="20"/>
          <w:szCs w:val="20"/>
        </w:rPr>
        <w:t>մելօքսիկամ</w:t>
      </w:r>
      <w:r w:rsidRPr="007624E5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</w:t>
      </w:r>
      <w:r w:rsidRPr="007624E5">
        <w:rPr>
          <w:rFonts w:ascii="Arial LatArm" w:hAnsi="Arial LatArm" w:cs="Arial"/>
          <w:b/>
          <w:bCs/>
          <w:sz w:val="20"/>
          <w:szCs w:val="20"/>
        </w:rPr>
        <w:t xml:space="preserve">                             meloxicam</w:t>
      </w:r>
    </w:p>
    <w:p w:rsidR="00F23FF2" w:rsidRPr="007624E5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5681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7916,66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82509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140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82509">
        <w:rPr>
          <w:rFonts w:ascii="Sylfaen" w:hAnsi="Sylfaen" w:cs="Sylfaen"/>
          <w:b/>
          <w:bCs/>
          <w:sz w:val="20"/>
          <w:szCs w:val="20"/>
        </w:rPr>
        <w:t>յոդ</w:t>
      </w:r>
      <w:r w:rsidRPr="00C82509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iodine</w:t>
      </w:r>
    </w:p>
    <w:p w:rsidR="00F23FF2" w:rsidRPr="00C82509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81C7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81C7D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81C7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141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145188">
        <w:rPr>
          <w:rFonts w:ascii="Sylfaen" w:hAnsi="Sylfaen" w:cs="Sylfaen"/>
          <w:b/>
        </w:rPr>
        <w:t>կալիումի</w:t>
      </w:r>
      <w:r w:rsidRPr="00145188">
        <w:rPr>
          <w:rFonts w:ascii="Arial LatArm" w:hAnsi="Arial LatArm" w:cs="Arial LatArm"/>
          <w:b/>
        </w:rPr>
        <w:t xml:space="preserve"> </w:t>
      </w:r>
      <w:r w:rsidRPr="00145188">
        <w:rPr>
          <w:rFonts w:ascii="Sylfaen" w:hAnsi="Sylfaen" w:cs="Sylfaen"/>
          <w:b/>
        </w:rPr>
        <w:t>յոդիդ</w:t>
      </w:r>
      <w:r w:rsidRPr="00145188">
        <w:rPr>
          <w:rFonts w:ascii="Arial LatArm" w:hAnsi="Arial LatArm" w:cs="Arial LatArm"/>
          <w:b/>
        </w:rPr>
        <w:t xml:space="preserve">                                                                                   </w:t>
      </w:r>
      <w:r w:rsidRPr="00145188">
        <w:rPr>
          <w:rFonts w:ascii="Arial LatArm" w:hAnsi="Arial LatArm" w:cs="Sylfaen"/>
          <w:b/>
        </w:rPr>
        <w:t xml:space="preserve">               potassium iodide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8F52A5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F52A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1830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9310D8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142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9310D8">
        <w:rPr>
          <w:rFonts w:ascii="Sylfaen" w:hAnsi="Sylfaen" w:cs="Sylfaen"/>
          <w:b/>
        </w:rPr>
        <w:t>նատրիումի</w:t>
      </w:r>
      <w:r w:rsidRPr="009310D8">
        <w:rPr>
          <w:rFonts w:ascii="Arial LatArm" w:hAnsi="Arial LatArm" w:cs="Arial LatArm"/>
          <w:b/>
        </w:rPr>
        <w:t xml:space="preserve"> </w:t>
      </w:r>
      <w:r w:rsidRPr="009310D8">
        <w:rPr>
          <w:rFonts w:ascii="Sylfaen" w:hAnsi="Sylfaen" w:cs="Sylfaen"/>
          <w:b/>
        </w:rPr>
        <w:t>քլորիդ</w:t>
      </w:r>
      <w:r w:rsidRPr="009310D8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sodium chloride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D581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7160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D5811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D581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7417,5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9F61E4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145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F61E4">
        <w:rPr>
          <w:rFonts w:ascii="Sylfaen" w:hAnsi="Sylfaen" w:cs="Sylfaen"/>
          <w:b/>
          <w:bCs/>
          <w:sz w:val="20"/>
          <w:szCs w:val="20"/>
        </w:rPr>
        <w:t>պրոկային</w:t>
      </w:r>
      <w:r w:rsidRPr="009F61E4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</w:t>
      </w:r>
      <w:r w:rsidRPr="009F61E4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procaine</w:t>
      </w:r>
    </w:p>
    <w:p w:rsidR="00F23FF2" w:rsidRPr="009F61E4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1027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164,83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146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816E0">
        <w:rPr>
          <w:rFonts w:ascii="Sylfaen" w:hAnsi="Sylfaen" w:cs="Sylfaen"/>
          <w:b/>
          <w:bCs/>
          <w:sz w:val="20"/>
          <w:szCs w:val="20"/>
        </w:rPr>
        <w:t>պերինդոպրիլ</w:t>
      </w:r>
      <w:r w:rsidRPr="00B816E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B816E0">
        <w:rPr>
          <w:rFonts w:ascii="Sylfaen" w:hAnsi="Sylfaen" w:cs="Sylfaen"/>
          <w:b/>
          <w:bCs/>
          <w:sz w:val="20"/>
          <w:szCs w:val="20"/>
        </w:rPr>
        <w:t>արգինին</w:t>
      </w:r>
      <w:r w:rsidRPr="00B816E0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B816E0">
        <w:rPr>
          <w:rFonts w:ascii="Sylfaen" w:hAnsi="Sylfaen" w:cs="Sylfaen"/>
          <w:b/>
          <w:bCs/>
          <w:sz w:val="20"/>
          <w:szCs w:val="20"/>
        </w:rPr>
        <w:t>ինդապամիդ</w:t>
      </w:r>
      <w:r w:rsidRPr="00B816E0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perindopril arginine, indapamide</w:t>
      </w:r>
    </w:p>
    <w:p w:rsidR="00F23FF2" w:rsidRPr="00B816E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F3F7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25300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EF3F7E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176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25400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148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0734A7">
        <w:rPr>
          <w:rFonts w:ascii="Sylfaen" w:hAnsi="Sylfaen" w:cs="Sylfaen"/>
          <w:b/>
        </w:rPr>
        <w:t>նաֆազոլին</w:t>
      </w:r>
      <w:r w:rsidRPr="000734A7">
        <w:rPr>
          <w:rFonts w:ascii="Arial LatArm" w:hAnsi="Arial LatArm" w:cs="Arial LatArm"/>
          <w:b/>
        </w:rPr>
        <w:t xml:space="preserve"> (</w:t>
      </w:r>
      <w:r w:rsidRPr="000734A7">
        <w:rPr>
          <w:rFonts w:ascii="Sylfaen" w:hAnsi="Sylfaen" w:cs="Sylfaen"/>
          <w:b/>
        </w:rPr>
        <w:t>նաֆազոլինի</w:t>
      </w:r>
      <w:r w:rsidRPr="000734A7">
        <w:rPr>
          <w:rFonts w:ascii="Arial LatArm" w:hAnsi="Arial LatArm" w:cs="Sylfaen"/>
          <w:b/>
        </w:rPr>
        <w:t xml:space="preserve"> </w:t>
      </w:r>
      <w:r w:rsidRPr="000734A7">
        <w:rPr>
          <w:rFonts w:ascii="Sylfaen" w:hAnsi="Sylfaen" w:cs="Sylfaen"/>
          <w:b/>
        </w:rPr>
        <w:t>նիտրատ</w:t>
      </w:r>
      <w:r w:rsidRPr="000734A7">
        <w:rPr>
          <w:rFonts w:ascii="Arial LatArm" w:hAnsi="Arial LatArm" w:cs="Arial LatArm"/>
          <w:b/>
        </w:rPr>
        <w:t>)                                                                                              naphazoline (naphazoline nitrate)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176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4752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4176D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176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10078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149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100786">
        <w:rPr>
          <w:rFonts w:ascii="Sylfaen" w:hAnsi="Sylfaen" w:cs="Sylfaen"/>
          <w:b/>
        </w:rPr>
        <w:t>նատրիումի</w:t>
      </w:r>
      <w:r w:rsidRPr="00100786">
        <w:rPr>
          <w:rFonts w:ascii="Arial LatArm" w:hAnsi="Arial LatArm" w:cs="Arial LatArm"/>
          <w:b/>
        </w:rPr>
        <w:t xml:space="preserve"> </w:t>
      </w:r>
      <w:r w:rsidRPr="00100786">
        <w:rPr>
          <w:rFonts w:ascii="Sylfaen" w:hAnsi="Sylfaen" w:cs="Sylfaen"/>
          <w:b/>
        </w:rPr>
        <w:t>թիոսուլֆատ</w:t>
      </w:r>
      <w:r w:rsidRPr="00100786">
        <w:rPr>
          <w:rFonts w:ascii="Arial LatArm" w:hAnsi="Arial LatArm" w:cs="Arial LatArm"/>
          <w:b/>
        </w:rPr>
        <w:t xml:space="preserve">                                                                                                     </w:t>
      </w:r>
      <w:r w:rsidRPr="00100786">
        <w:rPr>
          <w:rFonts w:ascii="Arial LatArm" w:hAnsi="Arial LatArm" w:cs="Sylfaen"/>
          <w:b/>
        </w:rPr>
        <w:t xml:space="preserve">   sodium thiosulfate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C73EE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1BCB" w:rsidRDefault="00F23FF2" w:rsidP="005A1BC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3719,16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E7042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7042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64288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150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64288B">
        <w:rPr>
          <w:rFonts w:ascii="Sylfaen" w:hAnsi="Sylfaen" w:cs="Sylfaen"/>
          <w:b/>
        </w:rPr>
        <w:t>վիտամին</w:t>
      </w:r>
      <w:r w:rsidRPr="0064288B">
        <w:rPr>
          <w:rFonts w:ascii="Arial LatArm" w:hAnsi="Arial LatArm" w:cs="Arial LatArm"/>
          <w:b/>
        </w:rPr>
        <w:t xml:space="preserve"> B1, </w:t>
      </w:r>
      <w:r w:rsidRPr="0064288B">
        <w:rPr>
          <w:rFonts w:ascii="Sylfaen" w:hAnsi="Sylfaen" w:cs="Sylfaen"/>
          <w:b/>
        </w:rPr>
        <w:t>վիտամին</w:t>
      </w:r>
      <w:r w:rsidRPr="0064288B">
        <w:rPr>
          <w:rFonts w:ascii="Arial LatArm" w:hAnsi="Arial LatArm" w:cs="Arial LatArm"/>
          <w:b/>
        </w:rPr>
        <w:t xml:space="preserve"> B6, </w:t>
      </w:r>
      <w:r w:rsidRPr="0064288B">
        <w:rPr>
          <w:rFonts w:ascii="Sylfaen" w:hAnsi="Sylfaen" w:cs="Sylfaen"/>
          <w:b/>
        </w:rPr>
        <w:t>վիտամին</w:t>
      </w:r>
      <w:r w:rsidRPr="0064288B">
        <w:rPr>
          <w:rFonts w:ascii="Arial LatArm" w:hAnsi="Arial LatArm" w:cs="Arial LatArm"/>
          <w:b/>
        </w:rPr>
        <w:t xml:space="preserve"> B12                                                                                                             vitamin B1, vitamin B6, vitamin B12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36"/>
        <w:gridCol w:w="2357"/>
        <w:gridCol w:w="2355"/>
        <w:gridCol w:w="2418"/>
        <w:gridCol w:w="2888"/>
      </w:tblGrid>
      <w:tr w:rsidR="00F23FF2" w:rsidRPr="00C955AF" w:rsidTr="00C34BA0">
        <w:trPr>
          <w:trHeight w:val="1104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C34BA0">
        <w:trPr>
          <w:trHeight w:val="86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34BA0">
        <w:trPr>
          <w:trHeight w:val="866"/>
        </w:trPr>
        <w:tc>
          <w:tcPr>
            <w:tcW w:w="4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B3F3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B3F3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B3F3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2060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6C0F28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151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6C0F28">
        <w:rPr>
          <w:rFonts w:ascii="Sylfaen" w:hAnsi="Sylfaen" w:cs="Sylfaen"/>
          <w:b/>
        </w:rPr>
        <w:t>պիրացետամ</w:t>
      </w:r>
      <w:r w:rsidRPr="006C0F28">
        <w:rPr>
          <w:rFonts w:ascii="Arial LatArm" w:hAnsi="Arial LatArm" w:cs="Arial LatArm"/>
          <w:b/>
        </w:rPr>
        <w:t xml:space="preserve">                                               </w:t>
      </w:r>
      <w:r w:rsidRPr="006C0F28">
        <w:rPr>
          <w:rFonts w:ascii="Arial LatArm" w:hAnsi="Arial LatArm" w:cs="Sylfaen"/>
          <w:b/>
        </w:rPr>
        <w:t xml:space="preserve">                                                             piracetam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8651D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8651D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651D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12276,33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651D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651D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153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</w:t>
      </w:r>
      <w:r w:rsidRPr="006C0F28">
        <w:rPr>
          <w:rFonts w:ascii="Sylfaen" w:hAnsi="Sylfaen" w:cs="Sylfaen"/>
          <w:b/>
        </w:rPr>
        <w:t>դրոտավերին</w:t>
      </w:r>
      <w:r w:rsidRPr="006C0F28">
        <w:rPr>
          <w:rFonts w:ascii="Arial LatArm" w:hAnsi="Arial LatArm" w:cs="Arial LatArm"/>
          <w:b/>
        </w:rPr>
        <w:t xml:space="preserve"> (</w:t>
      </w:r>
      <w:r w:rsidRPr="006C0F28">
        <w:rPr>
          <w:rFonts w:ascii="Sylfaen" w:hAnsi="Sylfaen" w:cs="Sylfaen"/>
          <w:b/>
        </w:rPr>
        <w:t>դրոտավերինի</w:t>
      </w:r>
      <w:r w:rsidRPr="006C0F28">
        <w:rPr>
          <w:rFonts w:ascii="Arial LatArm" w:hAnsi="Arial LatArm" w:cs="Arial LatArm"/>
          <w:b/>
        </w:rPr>
        <w:t xml:space="preserve"> </w:t>
      </w:r>
      <w:r w:rsidRPr="006C0F28">
        <w:rPr>
          <w:rFonts w:ascii="Sylfaen" w:hAnsi="Sylfaen" w:cs="Sylfaen"/>
          <w:b/>
        </w:rPr>
        <w:t>հիդրոքլորիդ</w:t>
      </w:r>
      <w:r w:rsidRPr="006C0F28">
        <w:rPr>
          <w:rFonts w:ascii="Arial LatArm" w:hAnsi="Arial LatArm" w:cs="Arial LatArm"/>
          <w:b/>
        </w:rPr>
        <w:t>)                                                                                         drotaverine (drotaverine hydrochloride)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E45F1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45F1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40FD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155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40FD6">
        <w:rPr>
          <w:rFonts w:ascii="Sylfaen" w:hAnsi="Sylfaen" w:cs="Sylfaen"/>
          <w:b/>
          <w:bCs/>
          <w:sz w:val="20"/>
          <w:szCs w:val="20"/>
        </w:rPr>
        <w:t>ջուր</w:t>
      </w:r>
      <w:r w:rsidRPr="00F40FD6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F40FD6">
        <w:rPr>
          <w:rFonts w:ascii="Sylfaen" w:hAnsi="Sylfaen" w:cs="Sylfaen"/>
          <w:b/>
          <w:bCs/>
          <w:sz w:val="20"/>
          <w:szCs w:val="20"/>
        </w:rPr>
        <w:t>ներարկման</w:t>
      </w:r>
      <w:r w:rsidRPr="00F40FD6">
        <w:rPr>
          <w:rFonts w:ascii="Arial LatArm" w:hAnsi="Arial LatArm" w:cs="Arial LatArm"/>
          <w:b/>
          <w:bCs/>
          <w:sz w:val="20"/>
          <w:szCs w:val="20"/>
        </w:rPr>
        <w:t xml:space="preserve">        </w:t>
      </w:r>
      <w:r w:rsidRPr="00F40FD6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water for injection</w:t>
      </w:r>
    </w:p>
    <w:p w:rsidR="00F23FF2" w:rsidRPr="00F40FD6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D2C2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D2C2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D2C2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1595,83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B5046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156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>
        <w:rPr>
          <w:rFonts w:ascii="Sylfaen" w:hAnsi="Sylfaen" w:cs="Sylfaen"/>
          <w:b/>
        </w:rPr>
        <w:t xml:space="preserve"> </w:t>
      </w:r>
      <w:r w:rsidRPr="00C955AF">
        <w:rPr>
          <w:rFonts w:ascii="Arial LatArm" w:hAnsi="Arial LatArm" w:cs="Sylfaen"/>
          <w:b/>
        </w:rPr>
        <w:t xml:space="preserve"> </w:t>
      </w:r>
      <w:r w:rsidRPr="00B50463">
        <w:rPr>
          <w:rFonts w:ascii="Sylfaen" w:hAnsi="Sylfaen" w:cs="Sylfaen"/>
          <w:b/>
        </w:rPr>
        <w:t>պրոկային</w:t>
      </w:r>
      <w:r w:rsidRPr="00B50463">
        <w:rPr>
          <w:rFonts w:ascii="Arial LatArm" w:hAnsi="Arial LatArm" w:cs="Arial LatArm"/>
          <w:b/>
        </w:rPr>
        <w:t xml:space="preserve">                                                                                  procaine</w:t>
      </w:r>
      <w:r w:rsidRPr="00C955AF">
        <w:rPr>
          <w:rFonts w:ascii="Arial LatArm" w:hAnsi="Arial LatArm" w:cs="Sylfaen"/>
          <w:b/>
        </w:rPr>
        <w:t xml:space="preserve"> 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A599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4216,66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A599E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A599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4396,66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5C3CE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160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C3CEB">
        <w:rPr>
          <w:rFonts w:ascii="Sylfaen" w:hAnsi="Sylfaen" w:cs="Sylfaen"/>
          <w:b/>
          <w:bCs/>
          <w:sz w:val="20"/>
          <w:szCs w:val="20"/>
        </w:rPr>
        <w:t>պարացետամոլ</w:t>
      </w:r>
      <w:r w:rsidRPr="005C3CEB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</w:t>
      </w:r>
      <w:r w:rsidRPr="005C3CEB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       paracetamol</w:t>
      </w:r>
    </w:p>
    <w:p w:rsidR="00F23FF2" w:rsidRPr="005C3CE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B40DCF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C1F0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3625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C1F0A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C1F0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161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F5980">
        <w:rPr>
          <w:rFonts w:ascii="Sylfaen" w:hAnsi="Sylfaen" w:cs="Sylfaen"/>
          <w:b/>
          <w:bCs/>
          <w:sz w:val="20"/>
          <w:szCs w:val="20"/>
        </w:rPr>
        <w:t>պիրացետամ</w:t>
      </w:r>
      <w:r w:rsidRPr="006F5980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piracetam</w:t>
      </w:r>
    </w:p>
    <w:p w:rsidR="00F23FF2" w:rsidRPr="006F598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C73EE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&lt;&lt;Արֆարմացիա&gt;&gt; 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E46A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3150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E46A9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0E46A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 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E46A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3296,66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162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32741A">
        <w:rPr>
          <w:rFonts w:ascii="Sylfaen" w:hAnsi="Sylfaen" w:cs="Sylfaen"/>
          <w:b/>
          <w:bCs/>
          <w:sz w:val="20"/>
          <w:szCs w:val="20"/>
        </w:rPr>
        <w:t>պիրացետամ</w:t>
      </w:r>
      <w:r w:rsidRPr="0032741A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</w:t>
      </w:r>
      <w:r w:rsidRPr="0032741A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              piracetam</w:t>
      </w:r>
    </w:p>
    <w:p w:rsidR="00F23FF2" w:rsidRPr="0032741A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784736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7F4713" w:rsidRDefault="00F23FF2" w:rsidP="00784736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2604,16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84736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784736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8473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2700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40501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163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F40501">
        <w:rPr>
          <w:rFonts w:ascii="Sylfaen" w:hAnsi="Sylfaen" w:cs="Sylfaen"/>
          <w:b/>
        </w:rPr>
        <w:t>պանկրեատին</w:t>
      </w:r>
      <w:r w:rsidRPr="00F40501">
        <w:rPr>
          <w:rFonts w:ascii="Arial LatArm" w:hAnsi="Arial LatArm" w:cs="Arial LatArm"/>
          <w:b/>
        </w:rPr>
        <w:t xml:space="preserve">                                                                                                       pancreatin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7F4713" w:rsidRDefault="00F23FF2" w:rsidP="00C20B0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1182,91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82609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165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26093">
        <w:rPr>
          <w:rFonts w:ascii="Sylfaen" w:hAnsi="Sylfaen" w:cs="Sylfaen"/>
          <w:b/>
          <w:bCs/>
          <w:sz w:val="20"/>
          <w:szCs w:val="20"/>
        </w:rPr>
        <w:t>պերինդոպրիլի</w:t>
      </w:r>
      <w:r w:rsidRPr="00826093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826093">
        <w:rPr>
          <w:rFonts w:ascii="Sylfaen" w:hAnsi="Sylfaen" w:cs="Sylfaen"/>
          <w:b/>
          <w:bCs/>
          <w:sz w:val="20"/>
          <w:szCs w:val="20"/>
        </w:rPr>
        <w:t>արգինին</w:t>
      </w:r>
      <w:r w:rsidRPr="00826093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826093">
        <w:rPr>
          <w:rFonts w:ascii="Sylfaen" w:hAnsi="Sylfaen" w:cs="Sylfaen"/>
          <w:b/>
          <w:bCs/>
          <w:sz w:val="20"/>
          <w:szCs w:val="20"/>
        </w:rPr>
        <w:t>ամլոդիպին</w:t>
      </w:r>
      <w:r w:rsidRPr="00826093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perindopril arginine, amlodipine</w:t>
      </w:r>
    </w:p>
    <w:p w:rsidR="00F23FF2" w:rsidRPr="00826093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523AF1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23AF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85449C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166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5449C">
        <w:rPr>
          <w:rFonts w:ascii="Sylfaen" w:hAnsi="Sylfaen" w:cs="Sylfaen"/>
          <w:b/>
          <w:bCs/>
          <w:sz w:val="20"/>
          <w:szCs w:val="20"/>
        </w:rPr>
        <w:t>նեոստիգմին</w:t>
      </w:r>
      <w:r w:rsidRPr="0085449C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85449C">
        <w:rPr>
          <w:rFonts w:ascii="Sylfaen" w:hAnsi="Sylfaen" w:cs="Sylfaen"/>
          <w:b/>
          <w:bCs/>
          <w:sz w:val="20"/>
          <w:szCs w:val="20"/>
        </w:rPr>
        <w:t>նեոստիգմինի</w:t>
      </w:r>
      <w:r w:rsidRPr="0085449C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85449C">
        <w:rPr>
          <w:rFonts w:ascii="Sylfaen" w:hAnsi="Sylfaen" w:cs="Sylfaen"/>
          <w:b/>
          <w:bCs/>
          <w:sz w:val="20"/>
          <w:szCs w:val="20"/>
        </w:rPr>
        <w:t>մեթիլսուլֆատ</w:t>
      </w:r>
      <w:r w:rsidRPr="0085449C">
        <w:rPr>
          <w:rFonts w:ascii="Arial LatArm" w:hAnsi="Arial LatArm" w:cs="Arial LatArm"/>
          <w:b/>
          <w:bCs/>
          <w:sz w:val="20"/>
          <w:szCs w:val="20"/>
        </w:rPr>
        <w:t xml:space="preserve">)                                                                          </w:t>
      </w:r>
      <w:r w:rsidRPr="0085449C">
        <w:rPr>
          <w:rFonts w:ascii="Arial LatArm" w:hAnsi="Arial LatArm" w:cs="Arial"/>
          <w:b/>
          <w:bCs/>
          <w:sz w:val="20"/>
          <w:szCs w:val="20"/>
        </w:rPr>
        <w:t xml:space="preserve">                     neostigmine (neostigmine methylsulphate)</w:t>
      </w:r>
    </w:p>
    <w:p w:rsidR="00F23FF2" w:rsidRPr="0085449C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7F4713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9473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94738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F4713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9473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1B11FC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168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1B11FC">
        <w:rPr>
          <w:rFonts w:ascii="Sylfaen" w:hAnsi="Sylfaen" w:cs="Sylfaen"/>
          <w:b/>
        </w:rPr>
        <w:t>մագնեզիում</w:t>
      </w:r>
      <w:r w:rsidRPr="001B11FC">
        <w:rPr>
          <w:rFonts w:ascii="Arial LatArm" w:hAnsi="Arial LatArm" w:cs="Arial LatArm"/>
          <w:b/>
        </w:rPr>
        <w:t xml:space="preserve"> (</w:t>
      </w:r>
      <w:r w:rsidRPr="001B11FC">
        <w:rPr>
          <w:rFonts w:ascii="Sylfaen" w:hAnsi="Sylfaen" w:cs="Sylfaen"/>
          <w:b/>
        </w:rPr>
        <w:t>մագնեզիում</w:t>
      </w:r>
      <w:r w:rsidRPr="001B11FC">
        <w:rPr>
          <w:rFonts w:ascii="Arial LatArm" w:hAnsi="Arial LatArm" w:cs="Arial LatArm"/>
          <w:b/>
        </w:rPr>
        <w:t xml:space="preserve"> </w:t>
      </w:r>
      <w:r w:rsidRPr="001B11FC">
        <w:rPr>
          <w:rFonts w:ascii="Sylfaen" w:hAnsi="Sylfaen" w:cs="Sylfaen"/>
          <w:b/>
        </w:rPr>
        <w:t>ասպարտատի</w:t>
      </w:r>
      <w:r w:rsidRPr="001B11FC">
        <w:rPr>
          <w:rFonts w:ascii="Arial LatArm" w:hAnsi="Arial LatArm" w:cs="Arial LatArm"/>
          <w:b/>
        </w:rPr>
        <w:t xml:space="preserve"> </w:t>
      </w:r>
      <w:r w:rsidRPr="001B11FC">
        <w:rPr>
          <w:rFonts w:ascii="Sylfaen" w:hAnsi="Sylfaen" w:cs="Sylfaen"/>
          <w:b/>
        </w:rPr>
        <w:t>տետրահիդրատ</w:t>
      </w:r>
      <w:r w:rsidRPr="001B11FC">
        <w:rPr>
          <w:rFonts w:ascii="Arial LatArm" w:hAnsi="Arial LatArm" w:cs="Arial LatArm"/>
          <w:b/>
        </w:rPr>
        <w:t xml:space="preserve">), </w:t>
      </w:r>
      <w:r w:rsidRPr="001B11FC">
        <w:rPr>
          <w:rFonts w:ascii="Sylfaen" w:hAnsi="Sylfaen" w:cs="Sylfaen"/>
          <w:b/>
        </w:rPr>
        <w:t>կալիում</w:t>
      </w:r>
      <w:r w:rsidRPr="001B11FC">
        <w:rPr>
          <w:rFonts w:ascii="Arial LatArm" w:hAnsi="Arial LatArm" w:cs="Arial LatArm"/>
          <w:b/>
        </w:rPr>
        <w:t xml:space="preserve"> (</w:t>
      </w:r>
      <w:r w:rsidRPr="001B11FC">
        <w:rPr>
          <w:rFonts w:ascii="Sylfaen" w:hAnsi="Sylfaen" w:cs="Sylfaen"/>
          <w:b/>
        </w:rPr>
        <w:t>կալիում</w:t>
      </w:r>
      <w:r w:rsidRPr="001B11FC">
        <w:rPr>
          <w:rFonts w:ascii="Arial LatArm" w:hAnsi="Arial LatArm" w:cs="Arial LatArm"/>
          <w:b/>
        </w:rPr>
        <w:t xml:space="preserve"> </w:t>
      </w:r>
      <w:r w:rsidRPr="001B11FC">
        <w:rPr>
          <w:rFonts w:ascii="Sylfaen" w:hAnsi="Sylfaen" w:cs="Sylfaen"/>
          <w:b/>
        </w:rPr>
        <w:t>ասպարտատի</w:t>
      </w:r>
      <w:r w:rsidRPr="001B11FC">
        <w:rPr>
          <w:rFonts w:ascii="Arial LatArm" w:hAnsi="Arial LatArm" w:cs="Arial LatArm"/>
          <w:b/>
        </w:rPr>
        <w:t xml:space="preserve"> </w:t>
      </w:r>
      <w:r w:rsidRPr="001B11FC">
        <w:rPr>
          <w:rFonts w:ascii="Sylfaen" w:hAnsi="Sylfaen" w:cs="Sylfaen"/>
          <w:b/>
        </w:rPr>
        <w:t>հեմիհիդրատ</w:t>
      </w:r>
      <w:r w:rsidRPr="001B11FC">
        <w:rPr>
          <w:rFonts w:ascii="Arial LatArm" w:hAnsi="Arial LatArm" w:cs="Arial LatArm"/>
          <w:b/>
        </w:rPr>
        <w:t xml:space="preserve">)                                                                                                              </w:t>
      </w:r>
      <w:r w:rsidRPr="001B11FC">
        <w:rPr>
          <w:rFonts w:ascii="Arial LatArm" w:hAnsi="Arial LatArm" w:cs="Sylfaen"/>
          <w:b/>
        </w:rPr>
        <w:t xml:space="preserve">                             magnesium (magnesium aspartate 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454F43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54F43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54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8627,5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16D15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170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16D15">
        <w:rPr>
          <w:rFonts w:ascii="Sylfaen" w:hAnsi="Sylfaen" w:cs="Sylfaen"/>
          <w:b/>
        </w:rPr>
        <w:t>նանդրոլոն</w:t>
      </w:r>
      <w:r w:rsidRPr="00C16D15">
        <w:rPr>
          <w:rFonts w:ascii="Arial LatArm" w:hAnsi="Arial LatArm" w:cs="Arial LatArm"/>
          <w:b/>
        </w:rPr>
        <w:t xml:space="preserve"> (</w:t>
      </w:r>
      <w:r w:rsidRPr="00C16D15">
        <w:rPr>
          <w:rFonts w:ascii="Sylfaen" w:hAnsi="Sylfaen" w:cs="Sylfaen"/>
          <w:b/>
        </w:rPr>
        <w:t>նանդրոլոնի</w:t>
      </w:r>
      <w:r w:rsidRPr="00C16D15">
        <w:rPr>
          <w:rFonts w:ascii="Arial LatArm" w:hAnsi="Arial LatArm" w:cs="Arial LatArm"/>
          <w:b/>
        </w:rPr>
        <w:t xml:space="preserve"> </w:t>
      </w:r>
      <w:r w:rsidRPr="00C16D15">
        <w:rPr>
          <w:rFonts w:ascii="Sylfaen" w:hAnsi="Sylfaen" w:cs="Sylfaen"/>
          <w:b/>
        </w:rPr>
        <w:t>դեկանոատ</w:t>
      </w:r>
      <w:r w:rsidRPr="00C16D15">
        <w:rPr>
          <w:rFonts w:ascii="Arial LatArm" w:hAnsi="Arial LatArm" w:cs="Arial LatArm"/>
          <w:b/>
        </w:rPr>
        <w:t>)                                                                                                                nandrolone (nandrolone decanoate)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72F3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29756,33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90070A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171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0070A">
        <w:rPr>
          <w:rFonts w:ascii="Sylfaen" w:hAnsi="Sylfaen" w:cs="Sylfaen"/>
          <w:b/>
          <w:bCs/>
          <w:sz w:val="20"/>
          <w:szCs w:val="20"/>
        </w:rPr>
        <w:t>էթակրիդինի</w:t>
      </w:r>
      <w:r w:rsidRPr="0090070A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90070A">
        <w:rPr>
          <w:rFonts w:ascii="Sylfaen" w:hAnsi="Sylfaen" w:cs="Sylfaen"/>
          <w:b/>
          <w:bCs/>
          <w:sz w:val="20"/>
          <w:szCs w:val="20"/>
        </w:rPr>
        <w:t>լակտատ</w:t>
      </w:r>
      <w:r w:rsidRPr="0090070A">
        <w:rPr>
          <w:rFonts w:ascii="Arial LatArm" w:hAnsi="Arial LatArm" w:cs="Arial LatArm"/>
          <w:b/>
          <w:bCs/>
          <w:sz w:val="20"/>
          <w:szCs w:val="20"/>
        </w:rPr>
        <w:t xml:space="preserve">   </w:t>
      </w:r>
      <w:r w:rsidRPr="0090070A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        ethacridine lactate</w:t>
      </w:r>
    </w:p>
    <w:p w:rsidR="00F23FF2" w:rsidRPr="0090070A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2F3F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2F3F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72F3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28925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592A28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174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92A28">
        <w:rPr>
          <w:rFonts w:ascii="Sylfaen" w:hAnsi="Sylfaen" w:cs="Sylfaen"/>
          <w:b/>
          <w:bCs/>
          <w:sz w:val="20"/>
          <w:szCs w:val="20"/>
        </w:rPr>
        <w:t>նիցերգոլին</w:t>
      </w:r>
      <w:r w:rsidRPr="00592A28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nicergoline</w:t>
      </w:r>
    </w:p>
    <w:p w:rsidR="00F23FF2" w:rsidRPr="00592A28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D72B2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7F4713" w:rsidRDefault="00F23FF2" w:rsidP="00D72B2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615,83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175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81F47">
        <w:rPr>
          <w:rFonts w:ascii="Sylfaen" w:hAnsi="Sylfaen" w:cs="Sylfaen"/>
          <w:b/>
          <w:bCs/>
          <w:sz w:val="20"/>
          <w:szCs w:val="20"/>
        </w:rPr>
        <w:t>մետամիզոլ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181F47">
        <w:rPr>
          <w:rFonts w:ascii="Sylfaen" w:hAnsi="Sylfaen" w:cs="Sylfaen"/>
          <w:b/>
          <w:bCs/>
          <w:sz w:val="20"/>
          <w:szCs w:val="20"/>
        </w:rPr>
        <w:t>մետամիզոլ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81F47">
        <w:rPr>
          <w:rFonts w:ascii="Sylfaen" w:hAnsi="Sylfaen" w:cs="Sylfaen"/>
          <w:b/>
          <w:bCs/>
          <w:sz w:val="20"/>
          <w:szCs w:val="20"/>
        </w:rPr>
        <w:t>նատրիում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181F47">
        <w:rPr>
          <w:rFonts w:ascii="Sylfaen" w:hAnsi="Sylfaen" w:cs="Sylfaen"/>
          <w:b/>
          <w:bCs/>
          <w:sz w:val="20"/>
          <w:szCs w:val="20"/>
        </w:rPr>
        <w:t>պիտոֆենոն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181F47">
        <w:rPr>
          <w:rFonts w:ascii="Sylfaen" w:hAnsi="Sylfaen" w:cs="Sylfaen"/>
          <w:b/>
          <w:bCs/>
          <w:sz w:val="20"/>
          <w:szCs w:val="20"/>
        </w:rPr>
        <w:t>պիտոֆենոնի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81F47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181F47">
        <w:rPr>
          <w:rFonts w:ascii="Sylfaen" w:hAnsi="Sylfaen" w:cs="Sylfaen"/>
          <w:b/>
          <w:bCs/>
          <w:sz w:val="20"/>
          <w:szCs w:val="20"/>
        </w:rPr>
        <w:t>ֆենպիվերինիումի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81F47">
        <w:rPr>
          <w:rFonts w:ascii="Sylfaen" w:hAnsi="Sylfaen" w:cs="Sylfaen"/>
          <w:b/>
          <w:bCs/>
          <w:sz w:val="20"/>
          <w:szCs w:val="20"/>
        </w:rPr>
        <w:t>բրոմիդ</w:t>
      </w:r>
      <w:r w:rsidRPr="00181F47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metamizole (metamizole sodium), pitofenone (pitofenone hydrochlor</w:t>
      </w:r>
    </w:p>
    <w:p w:rsidR="00F23FF2" w:rsidRPr="00181F47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72B2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5807,08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177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F57C94">
        <w:rPr>
          <w:rFonts w:ascii="Sylfaen" w:hAnsi="Sylfaen" w:cs="Sylfaen"/>
          <w:b/>
        </w:rPr>
        <w:t>էթանոլ</w:t>
      </w:r>
      <w:r w:rsidRPr="00F57C94">
        <w:rPr>
          <w:rFonts w:ascii="Arial LatArm" w:hAnsi="Arial LatArm" w:cs="Arial LatArm"/>
          <w:b/>
        </w:rPr>
        <w:t xml:space="preserve">   </w:t>
      </w:r>
      <w:r w:rsidRPr="00F57C94">
        <w:rPr>
          <w:rFonts w:ascii="Arial LatArm" w:hAnsi="Arial LatArm" w:cs="Sylfaen"/>
          <w:b/>
        </w:rPr>
        <w:t xml:space="preserve">                                                                                                   ethanol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51DC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26700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C6771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C677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33000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178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3F4F47">
        <w:rPr>
          <w:rFonts w:ascii="Sylfaen" w:hAnsi="Sylfaen" w:cs="Sylfaen"/>
          <w:b/>
        </w:rPr>
        <w:t>քլորոպիրամին</w:t>
      </w:r>
      <w:r w:rsidRPr="003F4F47">
        <w:rPr>
          <w:rFonts w:ascii="Arial LatArm" w:hAnsi="Arial LatArm" w:cs="Arial LatArm"/>
          <w:b/>
        </w:rPr>
        <w:t xml:space="preserve"> (</w:t>
      </w:r>
      <w:r w:rsidRPr="003F4F47">
        <w:rPr>
          <w:rFonts w:ascii="Sylfaen" w:hAnsi="Sylfaen" w:cs="Sylfaen"/>
          <w:b/>
        </w:rPr>
        <w:t>քլորոպիրամինի</w:t>
      </w:r>
      <w:r w:rsidRPr="003F4F47">
        <w:rPr>
          <w:rFonts w:ascii="Arial LatArm" w:hAnsi="Arial LatArm" w:cs="Arial LatArm"/>
          <w:b/>
        </w:rPr>
        <w:t xml:space="preserve"> </w:t>
      </w:r>
      <w:r w:rsidRPr="003F4F47">
        <w:rPr>
          <w:rFonts w:ascii="Sylfaen" w:hAnsi="Sylfaen" w:cs="Sylfaen"/>
          <w:b/>
        </w:rPr>
        <w:t>հիդրոքլորիդ</w:t>
      </w:r>
      <w:r w:rsidRPr="003F4F47">
        <w:rPr>
          <w:rFonts w:ascii="Arial LatArm" w:hAnsi="Arial LatArm" w:cs="Arial LatArm"/>
          <w:b/>
        </w:rPr>
        <w:t>)                                                                              chloropyramine (chloropyramine h</w:t>
      </w:r>
      <w:r w:rsidRPr="003F4F47">
        <w:rPr>
          <w:rFonts w:ascii="Arial LatArm" w:hAnsi="Arial LatArm" w:cs="Sylfaen"/>
          <w:b/>
        </w:rPr>
        <w:t>ydrochloride)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7F4713" w:rsidRDefault="00F23FF2" w:rsidP="000C67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1071,83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AA4B14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179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AA4B14">
        <w:rPr>
          <w:rFonts w:ascii="Sylfaen" w:hAnsi="Sylfaen" w:cs="Sylfaen"/>
          <w:b/>
        </w:rPr>
        <w:t>մետամիզոլ</w:t>
      </w:r>
      <w:r w:rsidRPr="00AA4B14">
        <w:rPr>
          <w:rFonts w:ascii="Arial LatArm" w:hAnsi="Arial LatArm" w:cs="Arial LatArm"/>
          <w:b/>
        </w:rPr>
        <w:t xml:space="preserve"> (</w:t>
      </w:r>
      <w:r w:rsidRPr="00AA4B14">
        <w:rPr>
          <w:rFonts w:ascii="Sylfaen" w:hAnsi="Sylfaen" w:cs="Sylfaen"/>
          <w:b/>
        </w:rPr>
        <w:t>մետամիզոլ</w:t>
      </w:r>
      <w:r w:rsidRPr="00AA4B14">
        <w:rPr>
          <w:rFonts w:ascii="Arial LatArm" w:hAnsi="Arial LatArm" w:cs="Arial LatArm"/>
          <w:b/>
        </w:rPr>
        <w:t xml:space="preserve"> </w:t>
      </w:r>
      <w:r w:rsidRPr="00AA4B14">
        <w:rPr>
          <w:rFonts w:ascii="Sylfaen" w:hAnsi="Sylfaen" w:cs="Sylfaen"/>
          <w:b/>
        </w:rPr>
        <w:t>նատրիում</w:t>
      </w:r>
      <w:r w:rsidRPr="00AA4B14">
        <w:rPr>
          <w:rFonts w:ascii="Arial LatArm" w:hAnsi="Arial LatArm" w:cs="Arial LatArm"/>
          <w:b/>
        </w:rPr>
        <w:t xml:space="preserve">), </w:t>
      </w:r>
      <w:r w:rsidRPr="00AA4B14">
        <w:rPr>
          <w:rFonts w:ascii="Sylfaen" w:hAnsi="Sylfaen" w:cs="Sylfaen"/>
          <w:b/>
        </w:rPr>
        <w:t>պիտոֆենոն</w:t>
      </w:r>
      <w:r w:rsidRPr="00AA4B14">
        <w:rPr>
          <w:rFonts w:ascii="Arial LatArm" w:hAnsi="Arial LatArm" w:cs="Arial LatArm"/>
          <w:b/>
        </w:rPr>
        <w:t xml:space="preserve"> (</w:t>
      </w:r>
      <w:r w:rsidRPr="00AA4B14">
        <w:rPr>
          <w:rFonts w:ascii="Sylfaen" w:hAnsi="Sylfaen" w:cs="Sylfaen"/>
          <w:b/>
        </w:rPr>
        <w:t>պիտոֆենոնի</w:t>
      </w:r>
      <w:r w:rsidRPr="00AA4B14">
        <w:rPr>
          <w:rFonts w:ascii="Arial LatArm" w:hAnsi="Arial LatArm" w:cs="Arial LatArm"/>
          <w:b/>
        </w:rPr>
        <w:t xml:space="preserve"> </w:t>
      </w:r>
      <w:r w:rsidRPr="00AA4B14">
        <w:rPr>
          <w:rFonts w:ascii="Sylfaen" w:hAnsi="Sylfaen" w:cs="Sylfaen"/>
          <w:b/>
        </w:rPr>
        <w:t>հիդրոքլորիդ</w:t>
      </w:r>
      <w:r w:rsidRPr="00AA4B14">
        <w:rPr>
          <w:rFonts w:ascii="Arial LatArm" w:hAnsi="Arial LatArm" w:cs="Arial LatArm"/>
          <w:b/>
        </w:rPr>
        <w:t xml:space="preserve">), </w:t>
      </w:r>
      <w:r w:rsidRPr="00AA4B14">
        <w:rPr>
          <w:rFonts w:ascii="Sylfaen" w:hAnsi="Sylfaen" w:cs="Sylfaen"/>
          <w:b/>
        </w:rPr>
        <w:t>ֆենպիվերինիում</w:t>
      </w:r>
      <w:r w:rsidRPr="00AA4B14">
        <w:rPr>
          <w:rFonts w:ascii="Arial LatArm" w:hAnsi="Arial LatArm" w:cs="Arial LatArm"/>
          <w:b/>
        </w:rPr>
        <w:t xml:space="preserve"> </w:t>
      </w:r>
      <w:r w:rsidRPr="00AA4B14">
        <w:rPr>
          <w:rFonts w:ascii="Sylfaen" w:hAnsi="Sylfaen" w:cs="Sylfaen"/>
          <w:b/>
        </w:rPr>
        <w:t>բրոմիդ</w:t>
      </w:r>
      <w:r w:rsidRPr="00AA4B14">
        <w:rPr>
          <w:rFonts w:ascii="Arial LatArm" w:hAnsi="Arial LatArm" w:cs="Arial LatArm"/>
          <w:b/>
        </w:rPr>
        <w:t xml:space="preserve">                                                              metamizole (metamizole sodium), pitofenone (pitofenone hydrochloride), fenpiverinium bromide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C677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5108,33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C6771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C677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5416,66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246BBD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182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246BBD">
        <w:rPr>
          <w:rFonts w:ascii="Sylfaen" w:hAnsi="Sylfaen" w:cs="Sylfaen"/>
          <w:b/>
        </w:rPr>
        <w:t>սենոզիդներ</w:t>
      </w:r>
      <w:r w:rsidRPr="00246BBD">
        <w:rPr>
          <w:rFonts w:ascii="Arial LatArm" w:hAnsi="Arial LatArm" w:cs="Arial LatArm"/>
          <w:b/>
        </w:rPr>
        <w:t xml:space="preserve"> A, B                                                                           sennosides A, B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C73EE2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C73EE2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C73EE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B557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2916,66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B5578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6B557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B557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183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0D47AB">
        <w:rPr>
          <w:rFonts w:ascii="Sylfaen" w:hAnsi="Sylfaen" w:cs="Sylfaen"/>
          <w:b/>
        </w:rPr>
        <w:t>ստրեպտոմիցին</w:t>
      </w:r>
      <w:r w:rsidRPr="000D47AB">
        <w:rPr>
          <w:rFonts w:ascii="Arial LatArm" w:hAnsi="Arial LatArm" w:cs="Arial LatArm"/>
          <w:b/>
        </w:rPr>
        <w:t xml:space="preserve"> (</w:t>
      </w:r>
      <w:r w:rsidRPr="000D47AB">
        <w:rPr>
          <w:rFonts w:ascii="Sylfaen" w:hAnsi="Sylfaen" w:cs="Sylfaen"/>
          <w:b/>
        </w:rPr>
        <w:t>ստրեպտոմիցինի</w:t>
      </w:r>
      <w:r w:rsidRPr="000D47AB">
        <w:rPr>
          <w:rFonts w:ascii="Arial LatArm" w:hAnsi="Arial LatArm" w:cs="Arial LatArm"/>
          <w:b/>
        </w:rPr>
        <w:t xml:space="preserve"> </w:t>
      </w:r>
      <w:r w:rsidRPr="000D47AB">
        <w:rPr>
          <w:rFonts w:ascii="Sylfaen" w:hAnsi="Sylfaen" w:cs="Sylfaen"/>
          <w:b/>
        </w:rPr>
        <w:t>սուլֆատ</w:t>
      </w:r>
      <w:r w:rsidRPr="000D47AB">
        <w:rPr>
          <w:rFonts w:ascii="Arial LatArm" w:hAnsi="Arial LatArm" w:cs="Arial LatArm"/>
          <w:b/>
        </w:rPr>
        <w:t>)                                                             streptomycin (streptomycin sulfate)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C73EE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7F4713" w:rsidRDefault="00F23FF2" w:rsidP="00C73EE2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6155,83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AF62CE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185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AF62CE">
        <w:rPr>
          <w:rFonts w:ascii="Sylfaen" w:hAnsi="Sylfaen" w:cs="Sylfaen"/>
          <w:b/>
        </w:rPr>
        <w:t>արյունատրամալուծիչ</w:t>
      </w:r>
      <w:r w:rsidRPr="00AF62CE">
        <w:rPr>
          <w:rFonts w:ascii="Arial LatArm" w:hAnsi="Arial LatArm" w:cs="Arial LatArm"/>
          <w:b/>
        </w:rPr>
        <w:t xml:space="preserve"> </w:t>
      </w:r>
      <w:r w:rsidRPr="00AF62CE">
        <w:rPr>
          <w:rFonts w:ascii="Sylfaen" w:hAnsi="Sylfaen" w:cs="Sylfaen"/>
          <w:b/>
        </w:rPr>
        <w:t>սպիտակուցազերծ</w:t>
      </w:r>
      <w:r w:rsidRPr="00AF62CE">
        <w:rPr>
          <w:rFonts w:ascii="Arial LatArm" w:hAnsi="Arial LatArm" w:cs="Arial LatArm"/>
          <w:b/>
        </w:rPr>
        <w:t xml:space="preserve">` </w:t>
      </w:r>
      <w:r w:rsidRPr="00AF62CE">
        <w:rPr>
          <w:rFonts w:ascii="Sylfaen" w:hAnsi="Sylfaen" w:cs="Sylfaen"/>
          <w:b/>
        </w:rPr>
        <w:t>հորթի</w:t>
      </w:r>
      <w:r w:rsidRPr="00AF62CE">
        <w:rPr>
          <w:rFonts w:ascii="Arial LatArm" w:hAnsi="Arial LatArm" w:cs="Arial LatArm"/>
          <w:b/>
        </w:rPr>
        <w:t xml:space="preserve"> </w:t>
      </w:r>
      <w:r w:rsidRPr="00AF62CE">
        <w:rPr>
          <w:rFonts w:ascii="Sylfaen" w:hAnsi="Sylfaen" w:cs="Sylfaen"/>
          <w:b/>
        </w:rPr>
        <w:t>արյունից</w:t>
      </w:r>
      <w:r w:rsidRPr="00AF62CE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                   hemodialysate protein-free from calves blood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063F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10208,33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187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5F37E1">
        <w:rPr>
          <w:rFonts w:ascii="Sylfaen" w:hAnsi="Sylfaen" w:cs="Sylfaen"/>
          <w:b/>
        </w:rPr>
        <w:t>ազիթրոմիցին</w:t>
      </w:r>
      <w:r w:rsidRPr="005F37E1">
        <w:rPr>
          <w:rFonts w:ascii="Arial LatArm" w:hAnsi="Arial LatArm" w:cs="Arial LatArm"/>
          <w:b/>
        </w:rPr>
        <w:t xml:space="preserve"> (</w:t>
      </w:r>
      <w:r w:rsidRPr="005F37E1">
        <w:rPr>
          <w:rFonts w:ascii="Sylfaen" w:hAnsi="Sylfaen" w:cs="Sylfaen"/>
          <w:b/>
        </w:rPr>
        <w:t>ազիթրոմիցինի</w:t>
      </w:r>
      <w:r w:rsidRPr="005F37E1">
        <w:rPr>
          <w:rFonts w:ascii="Arial LatArm" w:hAnsi="Arial LatArm" w:cs="Arial LatArm"/>
          <w:b/>
        </w:rPr>
        <w:t xml:space="preserve"> </w:t>
      </w:r>
      <w:r w:rsidRPr="005F37E1">
        <w:rPr>
          <w:rFonts w:ascii="Sylfaen" w:hAnsi="Sylfaen" w:cs="Sylfaen"/>
          <w:b/>
        </w:rPr>
        <w:t>դիհիդրատ</w:t>
      </w:r>
      <w:r w:rsidRPr="005F37E1">
        <w:rPr>
          <w:rFonts w:ascii="Arial LatArm" w:hAnsi="Arial LatArm" w:cs="Arial LatArm"/>
          <w:b/>
        </w:rPr>
        <w:t xml:space="preserve">)                   </w:t>
      </w:r>
      <w:r w:rsidRPr="005F37E1">
        <w:rPr>
          <w:rFonts w:ascii="Arial LatArm" w:hAnsi="Arial LatArm" w:cs="Sylfaen"/>
          <w:b/>
        </w:rPr>
        <w:t xml:space="preserve">                                                                          azithromycin (azithromycin dihydrate)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834F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3774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75131D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188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75131D">
        <w:rPr>
          <w:rFonts w:ascii="Sylfaen" w:hAnsi="Sylfaen" w:cs="Sylfaen"/>
          <w:b/>
        </w:rPr>
        <w:t>ազոտական</w:t>
      </w:r>
      <w:r w:rsidRPr="0075131D">
        <w:rPr>
          <w:rFonts w:ascii="Arial LatArm" w:hAnsi="Arial LatArm" w:cs="Arial LatArm"/>
          <w:b/>
        </w:rPr>
        <w:t xml:space="preserve"> </w:t>
      </w:r>
      <w:r w:rsidRPr="0075131D">
        <w:rPr>
          <w:rFonts w:ascii="Sylfaen" w:hAnsi="Sylfaen" w:cs="Sylfaen"/>
          <w:b/>
        </w:rPr>
        <w:t>թթու</w:t>
      </w:r>
      <w:r w:rsidRPr="0075131D">
        <w:rPr>
          <w:rFonts w:ascii="Arial LatArm" w:hAnsi="Arial LatArm" w:cs="Arial LatArm"/>
          <w:b/>
        </w:rPr>
        <w:t xml:space="preserve"> 70%, </w:t>
      </w:r>
      <w:r w:rsidRPr="0075131D">
        <w:rPr>
          <w:rFonts w:ascii="Sylfaen" w:hAnsi="Sylfaen" w:cs="Sylfaen"/>
          <w:b/>
        </w:rPr>
        <w:t>սառցային</w:t>
      </w:r>
      <w:r w:rsidRPr="0075131D">
        <w:rPr>
          <w:rFonts w:ascii="Arial LatArm" w:hAnsi="Arial LatArm" w:cs="Arial LatArm"/>
          <w:b/>
        </w:rPr>
        <w:t xml:space="preserve"> </w:t>
      </w:r>
      <w:r w:rsidRPr="0075131D">
        <w:rPr>
          <w:rFonts w:ascii="Sylfaen" w:hAnsi="Sylfaen" w:cs="Sylfaen"/>
          <w:b/>
        </w:rPr>
        <w:t>քացախաթթու</w:t>
      </w:r>
      <w:r w:rsidRPr="0075131D">
        <w:rPr>
          <w:rFonts w:ascii="Arial LatArm" w:hAnsi="Arial LatArm" w:cs="Arial LatArm"/>
          <w:b/>
        </w:rPr>
        <w:t xml:space="preserve"> 99%, </w:t>
      </w:r>
      <w:r w:rsidRPr="0075131D">
        <w:rPr>
          <w:rFonts w:ascii="Sylfaen" w:hAnsi="Sylfaen" w:cs="Sylfaen"/>
          <w:b/>
        </w:rPr>
        <w:t>թրթնջկաթթվի</w:t>
      </w:r>
      <w:r w:rsidRPr="0075131D">
        <w:rPr>
          <w:rFonts w:ascii="Arial LatArm" w:hAnsi="Arial LatArm" w:cs="Arial LatArm"/>
          <w:b/>
        </w:rPr>
        <w:t xml:space="preserve"> </w:t>
      </w:r>
      <w:r w:rsidRPr="0075131D">
        <w:rPr>
          <w:rFonts w:ascii="Sylfaen" w:hAnsi="Sylfaen" w:cs="Sylfaen"/>
          <w:b/>
        </w:rPr>
        <w:t>դիհիդրատ</w:t>
      </w:r>
      <w:r w:rsidRPr="0075131D">
        <w:rPr>
          <w:rFonts w:ascii="Arial LatArm" w:hAnsi="Arial LatArm" w:cs="Arial LatArm"/>
          <w:b/>
        </w:rPr>
        <w:t xml:space="preserve">, </w:t>
      </w:r>
      <w:r w:rsidRPr="0075131D">
        <w:rPr>
          <w:rFonts w:ascii="Sylfaen" w:hAnsi="Sylfaen" w:cs="Sylfaen"/>
          <w:b/>
        </w:rPr>
        <w:t>ցինկ</w:t>
      </w:r>
      <w:r w:rsidRPr="0075131D">
        <w:rPr>
          <w:rFonts w:ascii="Arial LatArm" w:hAnsi="Arial LatArm" w:cs="Arial LatArm"/>
          <w:b/>
        </w:rPr>
        <w:t xml:space="preserve"> </w:t>
      </w:r>
      <w:r w:rsidRPr="0075131D">
        <w:rPr>
          <w:rFonts w:ascii="Sylfaen" w:hAnsi="Sylfaen" w:cs="Sylfaen"/>
          <w:b/>
        </w:rPr>
        <w:t>նիտրատի</w:t>
      </w:r>
      <w:r w:rsidRPr="0075131D">
        <w:rPr>
          <w:rFonts w:ascii="Arial LatArm" w:hAnsi="Arial LatArm" w:cs="Arial LatArm"/>
          <w:b/>
        </w:rPr>
        <w:t xml:space="preserve"> </w:t>
      </w:r>
      <w:r w:rsidRPr="0075131D">
        <w:rPr>
          <w:rFonts w:ascii="Sylfaen" w:hAnsi="Sylfaen" w:cs="Sylfaen"/>
          <w:b/>
        </w:rPr>
        <w:t>հեքսահիդրատ</w:t>
      </w:r>
      <w:r w:rsidRPr="0075131D">
        <w:rPr>
          <w:rFonts w:ascii="Arial LatArm" w:hAnsi="Arial LatArm" w:cs="Arial LatArm"/>
          <w:b/>
        </w:rPr>
        <w:t xml:space="preserve">                                                  nitri</w:t>
      </w:r>
      <w:r w:rsidRPr="0075131D">
        <w:rPr>
          <w:rFonts w:ascii="Arial LatArm" w:hAnsi="Arial LatArm" w:cs="Sylfaen"/>
          <w:b/>
        </w:rPr>
        <w:t>c acid 70%, glacial acetic acid 99%, oxalic acid dihydrate, zinc nitrate hexahydrate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D127E1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D127E1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2432B0" w:rsidRDefault="00F23FF2" w:rsidP="00D127E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7821,61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D474EE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189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474EE">
        <w:rPr>
          <w:rFonts w:ascii="Sylfaen" w:hAnsi="Sylfaen" w:cs="Sylfaen"/>
          <w:b/>
          <w:bCs/>
          <w:sz w:val="20"/>
          <w:szCs w:val="20"/>
        </w:rPr>
        <w:t>թիամին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D474EE">
        <w:rPr>
          <w:rFonts w:ascii="Sylfaen" w:hAnsi="Sylfaen" w:cs="Sylfaen"/>
          <w:b/>
          <w:bCs/>
          <w:sz w:val="20"/>
          <w:szCs w:val="20"/>
        </w:rPr>
        <w:t>թիամինի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D474EE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D474EE">
        <w:rPr>
          <w:rFonts w:ascii="Sylfaen" w:hAnsi="Sylfaen" w:cs="Sylfaen"/>
          <w:b/>
          <w:bCs/>
          <w:sz w:val="20"/>
          <w:szCs w:val="20"/>
        </w:rPr>
        <w:t>ռիբոֆլավին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D474EE">
        <w:rPr>
          <w:rFonts w:ascii="Sylfaen" w:hAnsi="Sylfaen" w:cs="Sylfaen"/>
          <w:b/>
          <w:bCs/>
          <w:sz w:val="20"/>
          <w:szCs w:val="20"/>
        </w:rPr>
        <w:t>ռիբոֆլավինի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D474EE">
        <w:rPr>
          <w:rFonts w:ascii="Sylfaen" w:hAnsi="Sylfaen" w:cs="Sylfaen"/>
          <w:b/>
          <w:bCs/>
          <w:sz w:val="20"/>
          <w:szCs w:val="20"/>
        </w:rPr>
        <w:t>նատրիումական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D474EE">
        <w:rPr>
          <w:rFonts w:ascii="Sylfaen" w:hAnsi="Sylfaen" w:cs="Sylfaen"/>
          <w:b/>
          <w:bCs/>
          <w:sz w:val="20"/>
          <w:szCs w:val="20"/>
        </w:rPr>
        <w:t>ֆոսֆատ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D474EE">
        <w:rPr>
          <w:rFonts w:ascii="Sylfaen" w:hAnsi="Sylfaen" w:cs="Sylfaen"/>
          <w:b/>
          <w:bCs/>
          <w:sz w:val="20"/>
          <w:szCs w:val="20"/>
        </w:rPr>
        <w:t>պիրիդօքսին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D474EE">
        <w:rPr>
          <w:rFonts w:ascii="Sylfaen" w:hAnsi="Sylfaen" w:cs="Sylfaen"/>
          <w:b/>
          <w:bCs/>
          <w:sz w:val="20"/>
          <w:szCs w:val="20"/>
        </w:rPr>
        <w:t>պիրիդօքսինի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D474EE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D474EE">
        <w:rPr>
          <w:rFonts w:ascii="Sylfaen" w:hAnsi="Sylfaen" w:cs="Sylfaen"/>
          <w:b/>
          <w:bCs/>
          <w:sz w:val="20"/>
          <w:szCs w:val="20"/>
        </w:rPr>
        <w:t>նիկոտինամիդ</w:t>
      </w:r>
      <w:r w:rsidRPr="00D474EE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</w:t>
      </w:r>
      <w:r w:rsidRPr="00D474EE">
        <w:rPr>
          <w:rFonts w:ascii="Arial LatArm" w:hAnsi="Arial LatArm" w:cs="Arial"/>
          <w:b/>
          <w:bCs/>
          <w:sz w:val="20"/>
          <w:szCs w:val="20"/>
        </w:rPr>
        <w:t xml:space="preserve">   thiamine (thiamine hydrochloride), riboflavin (riboflavin sodium phosphate), pyr</w:t>
      </w:r>
    </w:p>
    <w:p w:rsidR="00F23FF2" w:rsidRPr="00D474EE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D127E1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127E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44526,67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67654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191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76540">
        <w:rPr>
          <w:rFonts w:ascii="Sylfaen" w:hAnsi="Sylfaen" w:cs="Sylfaen"/>
          <w:b/>
          <w:bCs/>
          <w:sz w:val="20"/>
          <w:szCs w:val="20"/>
        </w:rPr>
        <w:t>ասկորբինաթթու</w:t>
      </w:r>
      <w:r w:rsidRPr="00676540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ascorbic acid</w:t>
      </w:r>
    </w:p>
    <w:p w:rsidR="00F23FF2" w:rsidRPr="0067654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F568F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505176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553A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11100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D553A3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553A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11700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043715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192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043715">
        <w:rPr>
          <w:rFonts w:ascii="Sylfaen" w:hAnsi="Sylfaen" w:cs="Sylfaen"/>
          <w:b/>
        </w:rPr>
        <w:t>սպիրոնոլակտոն</w:t>
      </w:r>
      <w:r w:rsidRPr="00043715">
        <w:rPr>
          <w:rFonts w:ascii="Arial LatArm" w:hAnsi="Arial LatArm" w:cs="Arial LatArm"/>
          <w:b/>
        </w:rPr>
        <w:t xml:space="preserve">                                                        </w:t>
      </w:r>
      <w:r w:rsidRPr="00043715">
        <w:rPr>
          <w:rFonts w:ascii="Arial LatArm" w:hAnsi="Arial LatArm" w:cs="Sylfaen"/>
          <w:b/>
        </w:rPr>
        <w:t xml:space="preserve">                               spironolactone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DD5D1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DD5D1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D5D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39550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DD5D1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D5D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41666,67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AA21C2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193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A21C2">
        <w:rPr>
          <w:rFonts w:ascii="Sylfaen" w:hAnsi="Sylfaen" w:cs="Sylfaen"/>
          <w:b/>
          <w:bCs/>
          <w:sz w:val="20"/>
          <w:szCs w:val="20"/>
        </w:rPr>
        <w:t>մենադիոն</w:t>
      </w:r>
      <w:r w:rsidRPr="00AA21C2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AA21C2">
        <w:rPr>
          <w:rFonts w:ascii="Sylfaen" w:hAnsi="Sylfaen" w:cs="Sylfaen"/>
          <w:b/>
          <w:bCs/>
          <w:sz w:val="20"/>
          <w:szCs w:val="20"/>
        </w:rPr>
        <w:t>մենադիոնի</w:t>
      </w:r>
      <w:r w:rsidRPr="00AA21C2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AA21C2">
        <w:rPr>
          <w:rFonts w:ascii="Sylfaen" w:hAnsi="Sylfaen" w:cs="Sylfaen"/>
          <w:b/>
          <w:bCs/>
          <w:sz w:val="20"/>
          <w:szCs w:val="20"/>
        </w:rPr>
        <w:t>նատրիումի</w:t>
      </w:r>
      <w:r w:rsidRPr="00AA21C2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AA21C2">
        <w:rPr>
          <w:rFonts w:ascii="Sylfaen" w:hAnsi="Sylfaen" w:cs="Sylfaen"/>
          <w:b/>
          <w:bCs/>
          <w:sz w:val="20"/>
          <w:szCs w:val="20"/>
        </w:rPr>
        <w:t>բիսուլֆիտ</w:t>
      </w:r>
      <w:r w:rsidRPr="00AA21C2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menadione (menadione sodium bisulfite)</w:t>
      </w:r>
    </w:p>
    <w:p w:rsidR="00F23FF2" w:rsidRPr="00AA21C2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C5483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D6E8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291611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195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291611">
        <w:rPr>
          <w:rFonts w:ascii="Sylfaen" w:hAnsi="Sylfaen" w:cs="Sylfaen"/>
          <w:b/>
        </w:rPr>
        <w:t>մենթոլի</w:t>
      </w:r>
      <w:r w:rsidRPr="00291611">
        <w:rPr>
          <w:rFonts w:ascii="Arial LatArm" w:hAnsi="Arial LatArm" w:cs="Arial LatArm"/>
          <w:b/>
        </w:rPr>
        <w:t xml:space="preserve"> </w:t>
      </w:r>
      <w:r w:rsidRPr="00291611">
        <w:rPr>
          <w:rFonts w:ascii="Sylfaen" w:hAnsi="Sylfaen" w:cs="Sylfaen"/>
          <w:b/>
        </w:rPr>
        <w:t>լուծույթ</w:t>
      </w:r>
      <w:r w:rsidRPr="00291611">
        <w:rPr>
          <w:rFonts w:ascii="Arial LatArm" w:hAnsi="Arial LatArm" w:cs="Arial LatArm"/>
          <w:b/>
        </w:rPr>
        <w:t xml:space="preserve"> </w:t>
      </w:r>
      <w:r w:rsidRPr="00291611">
        <w:rPr>
          <w:rFonts w:ascii="Sylfaen" w:hAnsi="Sylfaen" w:cs="Sylfaen"/>
          <w:b/>
        </w:rPr>
        <w:t>մենթիլ</w:t>
      </w:r>
      <w:r w:rsidRPr="00291611">
        <w:rPr>
          <w:rFonts w:ascii="Arial LatArm" w:hAnsi="Arial LatArm" w:cs="Arial LatArm"/>
          <w:b/>
        </w:rPr>
        <w:t xml:space="preserve"> </w:t>
      </w:r>
      <w:r w:rsidRPr="00291611">
        <w:rPr>
          <w:rFonts w:ascii="Sylfaen" w:hAnsi="Sylfaen" w:cs="Sylfaen"/>
          <w:b/>
        </w:rPr>
        <w:t>իզովալերաթթվում</w:t>
      </w:r>
      <w:r w:rsidRPr="00291611">
        <w:rPr>
          <w:rFonts w:ascii="Arial LatArm" w:hAnsi="Arial LatArm" w:cs="Arial LatArm"/>
          <w:b/>
        </w:rPr>
        <w:t xml:space="preserve"> menthol solutio</w:t>
      </w:r>
      <w:r w:rsidRPr="00291611">
        <w:rPr>
          <w:rFonts w:ascii="Arial LatArm" w:hAnsi="Arial LatArm" w:cs="Sylfaen"/>
          <w:b/>
        </w:rPr>
        <w:t>n in menthyl isovalerate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C5483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C548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765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C5483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15029F" w:rsidRDefault="00F23FF2" w:rsidP="004C54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B94874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196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94874">
        <w:rPr>
          <w:rFonts w:ascii="Sylfaen" w:hAnsi="Sylfaen" w:cs="Sylfaen"/>
          <w:b/>
          <w:bCs/>
          <w:sz w:val="20"/>
          <w:szCs w:val="20"/>
        </w:rPr>
        <w:t>վինպոցետին</w:t>
      </w:r>
      <w:r w:rsidRPr="00B94874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vinpocetine</w:t>
      </w:r>
    </w:p>
    <w:p w:rsidR="00F23FF2" w:rsidRPr="00B94874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0794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1910,83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07940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0794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1916,66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BA7A01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197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A7A01">
        <w:rPr>
          <w:rFonts w:ascii="Sylfaen" w:hAnsi="Sylfaen" w:cs="Sylfaen"/>
          <w:b/>
          <w:bCs/>
          <w:sz w:val="20"/>
          <w:szCs w:val="20"/>
        </w:rPr>
        <w:t>գանցիկլովիր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BA7A01">
        <w:rPr>
          <w:rFonts w:ascii="Arial LatArm" w:hAnsi="Arial LatArm" w:cs="Arial"/>
          <w:b/>
          <w:bCs/>
          <w:sz w:val="20"/>
          <w:szCs w:val="20"/>
        </w:rPr>
        <w:t xml:space="preserve"> ganciclovir</w:t>
      </w:r>
    </w:p>
    <w:p w:rsidR="00F23FF2" w:rsidRPr="00BA7A01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B0794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B0794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23C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7004,3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4F477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198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4F4773">
        <w:rPr>
          <w:rFonts w:ascii="Sylfaen" w:hAnsi="Sylfaen" w:cs="Sylfaen"/>
          <w:b/>
          <w:bCs/>
          <w:sz w:val="20"/>
          <w:szCs w:val="20"/>
        </w:rPr>
        <w:t>ֆենոբարբիտալ</w:t>
      </w:r>
      <w:r w:rsidRPr="004F4773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4F4773">
        <w:rPr>
          <w:rFonts w:ascii="Sylfaen" w:hAnsi="Sylfaen" w:cs="Sylfaen"/>
          <w:b/>
          <w:bCs/>
          <w:sz w:val="20"/>
          <w:szCs w:val="20"/>
        </w:rPr>
        <w:t>էթիլբրոմիզովալերիա</w:t>
      </w:r>
      <w:r w:rsidRPr="004F4773">
        <w:rPr>
          <w:rFonts w:ascii="Arial LatArm" w:hAnsi="Arial LatArm" w:cs="Arial LatArm"/>
          <w:b/>
          <w:bCs/>
          <w:sz w:val="20"/>
          <w:szCs w:val="20"/>
        </w:rPr>
        <w:t>-</w:t>
      </w:r>
      <w:r w:rsidRPr="004F4773">
        <w:rPr>
          <w:rFonts w:ascii="Sylfaen" w:hAnsi="Sylfaen" w:cs="Sylfaen"/>
          <w:b/>
          <w:bCs/>
          <w:sz w:val="20"/>
          <w:szCs w:val="20"/>
        </w:rPr>
        <w:t>նաթթու</w:t>
      </w:r>
      <w:r w:rsidRPr="004F4773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phenobarbital, ethylbromisovaleriat</w:t>
      </w:r>
    </w:p>
    <w:p w:rsidR="00F23FF2" w:rsidRPr="004F4773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23C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6590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937D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199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937D3">
        <w:rPr>
          <w:rFonts w:ascii="Sylfaen" w:hAnsi="Sylfaen" w:cs="Sylfaen"/>
          <w:b/>
          <w:bCs/>
          <w:sz w:val="20"/>
          <w:szCs w:val="20"/>
        </w:rPr>
        <w:t>տաուրին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 </w:t>
      </w:r>
      <w:r w:rsidRPr="00F937D3">
        <w:rPr>
          <w:rFonts w:ascii="Arial LatArm" w:hAnsi="Arial LatArm" w:cs="Arial"/>
          <w:b/>
          <w:bCs/>
          <w:sz w:val="20"/>
          <w:szCs w:val="20"/>
        </w:rPr>
        <w:t xml:space="preserve"> taurine</w:t>
      </w:r>
    </w:p>
    <w:p w:rsidR="00F23FF2" w:rsidRPr="00F937D3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23C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A4ADC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23C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6875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205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C70D1">
        <w:rPr>
          <w:rFonts w:ascii="Sylfaen" w:hAnsi="Sylfaen" w:cs="Sylfaen"/>
          <w:b/>
          <w:bCs/>
          <w:sz w:val="20"/>
          <w:szCs w:val="20"/>
        </w:rPr>
        <w:t>տետրացիկլին</w:t>
      </w:r>
      <w:r w:rsidRPr="008C70D1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tetracycline</w:t>
      </w:r>
    </w:p>
    <w:p w:rsidR="00F23FF2" w:rsidRPr="008C70D1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36"/>
        <w:gridCol w:w="2357"/>
        <w:gridCol w:w="2355"/>
        <w:gridCol w:w="2418"/>
        <w:gridCol w:w="2888"/>
      </w:tblGrid>
      <w:tr w:rsidR="00F23FF2" w:rsidRPr="00C955AF" w:rsidTr="007C0B36">
        <w:trPr>
          <w:trHeight w:val="1104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7C0B36">
        <w:trPr>
          <w:trHeight w:val="86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C0B36">
        <w:trPr>
          <w:trHeight w:val="866"/>
        </w:trPr>
        <w:tc>
          <w:tcPr>
            <w:tcW w:w="4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C0B36">
        <w:trPr>
          <w:trHeight w:val="86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C0B36">
        <w:trPr>
          <w:trHeight w:val="86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7C0B36">
        <w:trPr>
          <w:trHeight w:val="86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23C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523C1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&lt;&lt;Կոտայք&gt;&gt;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23C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207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302E6C">
        <w:rPr>
          <w:rFonts w:ascii="Sylfaen" w:hAnsi="Sylfaen" w:cs="Sylfaen"/>
          <w:b/>
          <w:bCs/>
          <w:sz w:val="20"/>
          <w:szCs w:val="20"/>
        </w:rPr>
        <w:t>ցիպրոֆլօքսացին</w:t>
      </w:r>
      <w:r w:rsidRPr="00302E6C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302E6C">
        <w:rPr>
          <w:rFonts w:ascii="Sylfaen" w:hAnsi="Sylfaen" w:cs="Sylfaen"/>
          <w:b/>
          <w:bCs/>
          <w:sz w:val="20"/>
          <w:szCs w:val="20"/>
        </w:rPr>
        <w:t>ցիպրոֆլօքսացինի</w:t>
      </w:r>
      <w:r w:rsidRPr="00302E6C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302E6C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302E6C">
        <w:rPr>
          <w:rFonts w:ascii="Arial LatArm" w:hAnsi="Arial LatArm" w:cs="Arial LatArm"/>
          <w:b/>
          <w:bCs/>
          <w:sz w:val="20"/>
          <w:szCs w:val="20"/>
        </w:rPr>
        <w:t xml:space="preserve">)                               </w:t>
      </w:r>
      <w:r w:rsidRPr="00302E6C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ciprofloxacin (ciprofloxacin hydrochloride)</w:t>
      </w:r>
    </w:p>
    <w:p w:rsidR="00F23FF2" w:rsidRPr="00302E6C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7C0B36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7188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31083,33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7188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67188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7188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31150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208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184578">
        <w:rPr>
          <w:rFonts w:ascii="Sylfaen" w:hAnsi="Sylfaen" w:cs="Sylfaen"/>
          <w:b/>
        </w:rPr>
        <w:t>մետոկլոպրամիդ</w:t>
      </w:r>
      <w:r w:rsidRPr="00184578">
        <w:rPr>
          <w:rFonts w:ascii="Arial LatArm" w:hAnsi="Arial LatArm" w:cs="Arial LatArm"/>
          <w:b/>
        </w:rPr>
        <w:t xml:space="preserve"> (</w:t>
      </w:r>
      <w:r w:rsidRPr="00184578">
        <w:rPr>
          <w:rFonts w:ascii="Sylfaen" w:hAnsi="Sylfaen" w:cs="Sylfaen"/>
          <w:b/>
        </w:rPr>
        <w:t>մետոկլոպրամիդի</w:t>
      </w:r>
      <w:r w:rsidRPr="00184578">
        <w:rPr>
          <w:rFonts w:ascii="Arial LatArm" w:hAnsi="Arial LatArm" w:cs="Arial LatArm"/>
          <w:b/>
        </w:rPr>
        <w:t xml:space="preserve"> </w:t>
      </w:r>
      <w:r w:rsidRPr="00184578">
        <w:rPr>
          <w:rFonts w:ascii="Sylfaen" w:hAnsi="Sylfaen" w:cs="Sylfaen"/>
          <w:b/>
        </w:rPr>
        <w:t>հիդրոքլորիդի</w:t>
      </w:r>
      <w:r w:rsidRPr="00184578">
        <w:rPr>
          <w:rFonts w:ascii="Arial LatArm" w:hAnsi="Arial LatArm" w:cs="Arial LatArm"/>
          <w:b/>
        </w:rPr>
        <w:t xml:space="preserve"> </w:t>
      </w:r>
      <w:r w:rsidRPr="00184578">
        <w:rPr>
          <w:rFonts w:ascii="Sylfaen" w:hAnsi="Sylfaen" w:cs="Sylfaen"/>
          <w:b/>
        </w:rPr>
        <w:t>մոնոհիդրատ</w:t>
      </w:r>
      <w:r w:rsidRPr="00184578">
        <w:rPr>
          <w:rFonts w:ascii="Arial LatArm" w:hAnsi="Arial LatArm" w:cs="Arial LatArm"/>
          <w:b/>
        </w:rPr>
        <w:t xml:space="preserve">)                                                                                                            </w:t>
      </w:r>
      <w:r w:rsidRPr="00184578">
        <w:rPr>
          <w:rFonts w:ascii="Arial LatArm" w:hAnsi="Arial LatArm" w:cs="Sylfaen"/>
          <w:b/>
        </w:rPr>
        <w:t xml:space="preserve">  metoclopramide (metoclopramide hydrochloride monohydrate)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C46289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477D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210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B1621">
        <w:rPr>
          <w:rFonts w:ascii="Sylfaen" w:hAnsi="Sylfaen" w:cs="Sylfaen"/>
          <w:b/>
          <w:bCs/>
          <w:sz w:val="20"/>
          <w:szCs w:val="20"/>
        </w:rPr>
        <w:t>պեպտիդներ</w:t>
      </w:r>
      <w:r w:rsidRPr="006B1621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6B1621">
        <w:rPr>
          <w:rFonts w:ascii="Sylfaen" w:hAnsi="Sylfaen" w:cs="Sylfaen"/>
          <w:b/>
          <w:bCs/>
          <w:sz w:val="20"/>
          <w:szCs w:val="20"/>
        </w:rPr>
        <w:t>խոզի</w:t>
      </w:r>
      <w:r w:rsidRPr="006B1621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6B1621">
        <w:rPr>
          <w:rFonts w:ascii="Sylfaen" w:hAnsi="Sylfaen" w:cs="Sylfaen"/>
          <w:b/>
          <w:bCs/>
          <w:sz w:val="20"/>
          <w:szCs w:val="20"/>
        </w:rPr>
        <w:t>գլխուղեղից</w:t>
      </w:r>
      <w:r w:rsidRPr="006B1621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porcine brain peptides</w:t>
      </w:r>
    </w:p>
    <w:p w:rsidR="00F23FF2" w:rsidRPr="006B1621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F211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28016,67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211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E5470">
        <w:rPr>
          <w:rFonts w:ascii="Sylfaen" w:hAnsi="Sylfaen" w:cs="Sylfaen"/>
          <w:b/>
          <w:bCs/>
          <w:sz w:val="20"/>
          <w:szCs w:val="20"/>
        </w:rPr>
        <w:t>ցիպրոֆլօքսացին</w:t>
      </w:r>
      <w:r w:rsidRPr="00CE5470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CE5470">
        <w:rPr>
          <w:rFonts w:ascii="Sylfaen" w:hAnsi="Sylfaen" w:cs="Sylfaen"/>
          <w:b/>
          <w:bCs/>
          <w:sz w:val="20"/>
          <w:szCs w:val="20"/>
        </w:rPr>
        <w:t>ցիպրոֆլօքսացինի</w:t>
      </w:r>
      <w:r w:rsidRPr="00CE547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CE5470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CE5470">
        <w:rPr>
          <w:rFonts w:ascii="Arial LatArm" w:hAnsi="Arial LatArm" w:cs="Arial LatArm"/>
          <w:b/>
          <w:bCs/>
          <w:sz w:val="20"/>
          <w:szCs w:val="20"/>
        </w:rPr>
        <w:t xml:space="preserve">)  </w:t>
      </w:r>
      <w:r w:rsidRPr="00CE5470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ciprofloxacin (ciprofloxacin hydrochloride)</w:t>
      </w:r>
    </w:p>
    <w:p w:rsidR="00F23FF2" w:rsidRPr="00CE547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F191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13231,33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5D0A9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212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5D0A9B">
        <w:rPr>
          <w:rFonts w:ascii="Sylfaen" w:hAnsi="Sylfaen" w:cs="Sylfaen"/>
          <w:b/>
        </w:rPr>
        <w:t>ցինարիզին</w:t>
      </w:r>
      <w:r w:rsidRPr="005D0A9B">
        <w:rPr>
          <w:rFonts w:ascii="Arial LatArm" w:hAnsi="Arial LatArm" w:cs="Arial LatArm"/>
          <w:b/>
        </w:rPr>
        <w:t xml:space="preserve">                                                                                           cinnarizine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A60F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572,5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A6625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A60F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5944A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213</w:t>
      </w:r>
    </w:p>
    <w:p w:rsidR="00F23FF2" w:rsidRPr="005944AB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944AB">
        <w:rPr>
          <w:rFonts w:ascii="Sylfaen" w:hAnsi="Sylfaen" w:cs="Sylfaen"/>
          <w:b/>
          <w:bCs/>
          <w:sz w:val="20"/>
          <w:szCs w:val="20"/>
        </w:rPr>
        <w:t>մետոկլոպրամիդ</w:t>
      </w:r>
      <w:r w:rsidRPr="005944AB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5944AB">
        <w:rPr>
          <w:rFonts w:ascii="Sylfaen" w:hAnsi="Sylfaen" w:cs="Sylfaen"/>
          <w:b/>
          <w:bCs/>
          <w:sz w:val="20"/>
          <w:szCs w:val="20"/>
        </w:rPr>
        <w:t>մետոկլոպրամիդի</w:t>
      </w:r>
      <w:r w:rsidRPr="005944AB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5944AB">
        <w:rPr>
          <w:rFonts w:ascii="Sylfaen" w:hAnsi="Sylfaen" w:cs="Sylfaen"/>
          <w:b/>
          <w:bCs/>
          <w:sz w:val="20"/>
          <w:szCs w:val="20"/>
        </w:rPr>
        <w:t>հիդրոքլորիդի</w:t>
      </w:r>
      <w:r w:rsidRPr="005944AB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5944AB">
        <w:rPr>
          <w:rFonts w:ascii="Sylfaen" w:hAnsi="Sylfaen" w:cs="Sylfaen"/>
          <w:b/>
          <w:bCs/>
          <w:sz w:val="20"/>
          <w:szCs w:val="20"/>
        </w:rPr>
        <w:t>մոնոհիդրատ</w:t>
      </w:r>
      <w:r w:rsidRPr="005944AB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          metoclopramide (metoclopramide hydrochloride monohydrate</w:t>
      </w:r>
      <w:r>
        <w:rPr>
          <w:rFonts w:ascii="Calibri" w:hAnsi="Calibri" w:cs="Arial LatArm"/>
          <w:b/>
          <w:bCs/>
          <w:sz w:val="20"/>
          <w:szCs w:val="20"/>
        </w:rPr>
        <w:t>)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BA60F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BA60FE" w:rsidRDefault="00F23FF2" w:rsidP="00BA60F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A60FE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BA60FE" w:rsidRDefault="00F23FF2" w:rsidP="00BA60F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2299,16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9D2FC8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214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D2FC8">
        <w:rPr>
          <w:rFonts w:ascii="Sylfaen" w:hAnsi="Sylfaen" w:cs="Sylfaen"/>
          <w:b/>
          <w:bCs/>
          <w:sz w:val="20"/>
          <w:szCs w:val="20"/>
        </w:rPr>
        <w:t>ցեֆազոլին</w:t>
      </w:r>
      <w:r w:rsidRPr="009D2FC8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9D2FC8">
        <w:rPr>
          <w:rFonts w:ascii="Sylfaen" w:hAnsi="Sylfaen" w:cs="Sylfaen"/>
          <w:b/>
          <w:bCs/>
          <w:sz w:val="20"/>
          <w:szCs w:val="20"/>
        </w:rPr>
        <w:t>ցեֆազոլինի</w:t>
      </w:r>
      <w:r w:rsidRPr="009D2FC8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9D2FC8">
        <w:rPr>
          <w:rFonts w:ascii="Sylfaen" w:hAnsi="Sylfaen" w:cs="Sylfaen"/>
          <w:b/>
          <w:bCs/>
          <w:sz w:val="20"/>
          <w:szCs w:val="20"/>
        </w:rPr>
        <w:t>նատրիում</w:t>
      </w:r>
      <w:r w:rsidRPr="009D2FC8">
        <w:rPr>
          <w:rFonts w:ascii="Arial LatArm" w:hAnsi="Arial LatArm" w:cs="Arial LatArm"/>
          <w:b/>
          <w:bCs/>
          <w:sz w:val="20"/>
          <w:szCs w:val="20"/>
        </w:rPr>
        <w:t xml:space="preserve">)                                                  </w:t>
      </w:r>
      <w:r w:rsidRPr="009D2FC8">
        <w:rPr>
          <w:rFonts w:ascii="Arial LatArm" w:hAnsi="Arial LatArm" w:cs="Arial"/>
          <w:b/>
          <w:bCs/>
          <w:sz w:val="20"/>
          <w:szCs w:val="20"/>
        </w:rPr>
        <w:t xml:space="preserve">         cefazolin (cefazolin sodium)</w:t>
      </w:r>
    </w:p>
    <w:p w:rsidR="00F23FF2" w:rsidRPr="009D2FC8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A60F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27650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101D75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</w:rPr>
        <w:t>215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01D75">
        <w:rPr>
          <w:rFonts w:ascii="Sylfaen" w:hAnsi="Sylfaen" w:cs="Sylfaen"/>
          <w:b/>
          <w:bCs/>
          <w:sz w:val="20"/>
          <w:szCs w:val="20"/>
        </w:rPr>
        <w:t>քլորամֆենիկոլ</w:t>
      </w:r>
      <w:r w:rsidRPr="00101D75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101D75">
        <w:rPr>
          <w:rFonts w:ascii="Sylfaen" w:hAnsi="Sylfaen" w:cs="Sylfaen"/>
          <w:b/>
          <w:bCs/>
          <w:sz w:val="20"/>
          <w:szCs w:val="20"/>
        </w:rPr>
        <w:t>մեթիլուրացիլ</w:t>
      </w:r>
      <w:r w:rsidRPr="00101D75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</w:t>
      </w:r>
      <w:r w:rsidRPr="00101D75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chloramphenicol, methyluracil</w:t>
      </w:r>
    </w:p>
    <w:p w:rsidR="00F23FF2" w:rsidRPr="00101D75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A60F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22083,33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BB603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216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B6030">
        <w:rPr>
          <w:rFonts w:ascii="Sylfaen" w:hAnsi="Sylfaen" w:cs="Sylfaen"/>
          <w:b/>
          <w:bCs/>
          <w:sz w:val="20"/>
          <w:szCs w:val="20"/>
        </w:rPr>
        <w:t>քոնդրոիտինի</w:t>
      </w:r>
      <w:r w:rsidRPr="00BB603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BB6030">
        <w:rPr>
          <w:rFonts w:ascii="Sylfaen" w:hAnsi="Sylfaen" w:cs="Sylfaen"/>
          <w:b/>
          <w:bCs/>
          <w:sz w:val="20"/>
          <w:szCs w:val="20"/>
        </w:rPr>
        <w:t>սուլֆատ</w:t>
      </w:r>
      <w:r w:rsidRPr="00BB6030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chondroitin sulfate</w:t>
      </w:r>
    </w:p>
    <w:p w:rsidR="00F23FF2" w:rsidRPr="00BB603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9E532B" w:rsidRDefault="00F23FF2" w:rsidP="00E71E9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E71E9B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71E9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27750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218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452AE">
        <w:rPr>
          <w:rFonts w:ascii="Sylfaen" w:hAnsi="Sylfaen" w:cs="Sylfaen"/>
          <w:b/>
          <w:bCs/>
          <w:sz w:val="20"/>
          <w:szCs w:val="20"/>
        </w:rPr>
        <w:t>դիկլոֆենակ</w:t>
      </w:r>
      <w:r w:rsidRPr="009452AE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9452AE">
        <w:rPr>
          <w:rFonts w:ascii="Sylfaen" w:hAnsi="Sylfaen" w:cs="Sylfaen"/>
          <w:b/>
          <w:bCs/>
          <w:sz w:val="20"/>
          <w:szCs w:val="20"/>
        </w:rPr>
        <w:t>դիկլոֆենակ</w:t>
      </w:r>
      <w:r w:rsidRPr="009452AE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9452AE">
        <w:rPr>
          <w:rFonts w:ascii="Sylfaen" w:hAnsi="Sylfaen" w:cs="Sylfaen"/>
          <w:b/>
          <w:bCs/>
          <w:sz w:val="20"/>
          <w:szCs w:val="20"/>
        </w:rPr>
        <w:t>նատրիում</w:t>
      </w:r>
      <w:r w:rsidRPr="009452AE">
        <w:rPr>
          <w:rFonts w:ascii="Arial LatArm" w:hAnsi="Arial LatArm" w:cs="Arial LatArm"/>
          <w:b/>
          <w:bCs/>
          <w:sz w:val="20"/>
          <w:szCs w:val="20"/>
        </w:rPr>
        <w:t xml:space="preserve">), </w:t>
      </w:r>
      <w:r w:rsidRPr="009452AE">
        <w:rPr>
          <w:rFonts w:ascii="Sylfaen" w:hAnsi="Sylfaen" w:cs="Sylfaen"/>
          <w:b/>
          <w:bCs/>
          <w:sz w:val="20"/>
          <w:szCs w:val="20"/>
        </w:rPr>
        <w:t>լիդոկային</w:t>
      </w:r>
      <w:r w:rsidRPr="009452AE">
        <w:rPr>
          <w:rFonts w:ascii="Arial LatArm" w:hAnsi="Arial LatArm" w:cs="Arial"/>
          <w:b/>
          <w:bCs/>
          <w:sz w:val="20"/>
          <w:szCs w:val="20"/>
        </w:rPr>
        <w:t xml:space="preserve"> (</w:t>
      </w:r>
      <w:r w:rsidRPr="009452AE">
        <w:rPr>
          <w:rFonts w:ascii="Sylfaen" w:hAnsi="Sylfaen" w:cs="Sylfaen"/>
          <w:b/>
          <w:bCs/>
          <w:sz w:val="20"/>
          <w:szCs w:val="20"/>
        </w:rPr>
        <w:t>լիդոկայինի</w:t>
      </w:r>
      <w:r w:rsidRPr="009452AE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9452AE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9452AE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                           diclofenac (diclofenac sodium), lidocaine (lidocaine hydrochloride)</w:t>
      </w:r>
    </w:p>
    <w:p w:rsidR="00F23FF2" w:rsidRPr="009452AE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726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4125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A6625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726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4375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11C2C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219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11C2C">
        <w:rPr>
          <w:rFonts w:ascii="Sylfaen" w:hAnsi="Sylfaen" w:cs="Sylfaen"/>
          <w:b/>
          <w:bCs/>
          <w:sz w:val="20"/>
          <w:szCs w:val="20"/>
        </w:rPr>
        <w:t>օմեպրազոլ</w:t>
      </w:r>
      <w:r w:rsidRPr="00F11C2C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</w:t>
      </w:r>
      <w:r w:rsidRPr="00F11C2C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omeprazole</w:t>
      </w:r>
    </w:p>
    <w:p w:rsidR="00F23FF2" w:rsidRPr="00F11C2C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726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6162,5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7268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 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7268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6188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183BC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221</w:t>
      </w:r>
    </w:p>
    <w:p w:rsidR="00F23FF2" w:rsidRDefault="00F23FF2" w:rsidP="00661031">
      <w:pPr>
        <w:rPr>
          <w:rFonts w:ascii="Calibri" w:hAnsi="Calibri" w:cs="Arial LatArm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183BCB">
        <w:rPr>
          <w:rFonts w:ascii="Sylfaen" w:hAnsi="Sylfaen" w:cs="Sylfaen"/>
          <w:b/>
        </w:rPr>
        <w:t>օքսիտոցին</w:t>
      </w:r>
      <w:r w:rsidRPr="00183BCB">
        <w:rPr>
          <w:rFonts w:ascii="Arial LatArm" w:hAnsi="Arial LatArm" w:cs="Arial LatArm"/>
          <w:b/>
        </w:rPr>
        <w:t xml:space="preserve">                                                                          oxytocin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B46F63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&lt;&lt;Արֆարմացիա&gt;&gt;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6F6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A6625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6F6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7F276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223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F2763">
        <w:rPr>
          <w:rFonts w:ascii="Sylfaen" w:hAnsi="Sylfaen" w:cs="Sylfaen"/>
          <w:b/>
          <w:bCs/>
          <w:sz w:val="20"/>
          <w:szCs w:val="20"/>
        </w:rPr>
        <w:t>վինկամին</w:t>
      </w:r>
      <w:r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7F2763">
        <w:rPr>
          <w:rFonts w:ascii="Arial LatArm" w:hAnsi="Arial LatArm" w:cs="Arial LatArm"/>
          <w:b/>
          <w:bCs/>
          <w:sz w:val="20"/>
          <w:szCs w:val="20"/>
        </w:rPr>
        <w:t xml:space="preserve"> vincamine</w:t>
      </w:r>
    </w:p>
    <w:p w:rsidR="00F23FF2" w:rsidRPr="007F2763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EE5901" w:rsidRDefault="00F23FF2" w:rsidP="00F4753C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43333,33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ԵՏՄ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A6625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4753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37225,5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8746A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224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746A0">
        <w:rPr>
          <w:rFonts w:ascii="Sylfaen" w:hAnsi="Sylfaen" w:cs="Sylfaen"/>
          <w:b/>
          <w:bCs/>
          <w:sz w:val="20"/>
          <w:szCs w:val="20"/>
        </w:rPr>
        <w:t>ֆլուկոնազոլ</w:t>
      </w:r>
      <w:r w:rsidRPr="008746A0">
        <w:rPr>
          <w:rFonts w:ascii="Arial LatArm" w:hAnsi="Arial LatArm" w:cs="Arial LatArm"/>
          <w:b/>
          <w:bCs/>
          <w:sz w:val="20"/>
          <w:szCs w:val="20"/>
        </w:rPr>
        <w:t xml:space="preserve"> fluconazole</w:t>
      </w:r>
    </w:p>
    <w:p w:rsidR="00F23FF2" w:rsidRPr="008746A0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153EB3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Կոտաք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153EB3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9E532B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Pr="00C955AF" w:rsidRDefault="00F23FF2" w:rsidP="004E3A0C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2F5337" w:rsidRDefault="00F23FF2" w:rsidP="00153EB3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5413,33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E60EC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Կոտաք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E60E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1A549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225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A5496">
        <w:rPr>
          <w:rFonts w:ascii="Sylfaen" w:hAnsi="Sylfaen" w:cs="Sylfaen"/>
          <w:b/>
          <w:bCs/>
          <w:sz w:val="20"/>
          <w:szCs w:val="20"/>
        </w:rPr>
        <w:t>ալյումինիումի</w:t>
      </w:r>
      <w:r w:rsidRPr="001A5496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A5496">
        <w:rPr>
          <w:rFonts w:ascii="Sylfaen" w:hAnsi="Sylfaen" w:cs="Sylfaen"/>
          <w:b/>
          <w:bCs/>
          <w:sz w:val="20"/>
          <w:szCs w:val="20"/>
        </w:rPr>
        <w:t>ֆոսֆատ</w:t>
      </w:r>
      <w:r w:rsidRPr="001A5496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  aluminium phosphate</w:t>
      </w:r>
    </w:p>
    <w:p w:rsidR="00F23FF2" w:rsidRPr="001A5496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0182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11650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  <w:lang w:val="en-US"/>
        </w:rPr>
      </w:pPr>
    </w:p>
    <w:p w:rsidR="00F23FF2" w:rsidRPr="006F5060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226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6F5060">
        <w:rPr>
          <w:rFonts w:ascii="Sylfaen" w:hAnsi="Sylfaen" w:cs="Sylfaen"/>
          <w:b/>
        </w:rPr>
        <w:t>երկաթ</w:t>
      </w:r>
      <w:r w:rsidRPr="006F5060">
        <w:rPr>
          <w:rFonts w:ascii="Arial LatArm" w:hAnsi="Arial LatArm" w:cs="Arial LatArm"/>
          <w:b/>
        </w:rPr>
        <w:t xml:space="preserve"> (III)-</w:t>
      </w:r>
      <w:r w:rsidRPr="006F5060">
        <w:rPr>
          <w:rFonts w:ascii="Sylfaen" w:hAnsi="Sylfaen" w:cs="Sylfaen"/>
          <w:b/>
        </w:rPr>
        <w:t>հիդրօքսիդի</w:t>
      </w:r>
      <w:r w:rsidRPr="006F5060">
        <w:rPr>
          <w:rFonts w:ascii="Arial LatArm" w:hAnsi="Arial LatArm" w:cs="Arial LatArm"/>
          <w:b/>
        </w:rPr>
        <w:t xml:space="preserve"> </w:t>
      </w:r>
      <w:r w:rsidRPr="006F5060">
        <w:rPr>
          <w:rFonts w:ascii="Sylfaen" w:hAnsi="Sylfaen" w:cs="Sylfaen"/>
          <w:b/>
        </w:rPr>
        <w:t>դեքստրանային</w:t>
      </w:r>
      <w:r w:rsidRPr="006F5060">
        <w:rPr>
          <w:rFonts w:ascii="Arial LatArm" w:hAnsi="Arial LatArm" w:cs="Arial LatArm"/>
          <w:b/>
        </w:rPr>
        <w:t xml:space="preserve"> </w:t>
      </w:r>
      <w:r w:rsidRPr="006F5060">
        <w:rPr>
          <w:rFonts w:ascii="Sylfaen" w:hAnsi="Sylfaen" w:cs="Sylfaen"/>
          <w:b/>
        </w:rPr>
        <w:t>համալիր</w:t>
      </w:r>
      <w:r w:rsidRPr="006F5060">
        <w:rPr>
          <w:rFonts w:ascii="Arial LatArm" w:hAnsi="Arial LatArm" w:cs="Arial LatArm"/>
          <w:b/>
        </w:rPr>
        <w:t xml:space="preserve">                                                      </w:t>
      </w:r>
      <w:r w:rsidRPr="006F5060">
        <w:rPr>
          <w:rFonts w:ascii="Arial LatArm" w:hAnsi="Arial LatArm" w:cs="Sylfaen"/>
          <w:b/>
        </w:rPr>
        <w:t xml:space="preserve">       iron (III)-hydroxide dextran complex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0182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101165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9B00C4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227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B00C4">
        <w:rPr>
          <w:rFonts w:ascii="Sylfaen" w:hAnsi="Sylfaen" w:cs="Sylfaen"/>
          <w:b/>
          <w:bCs/>
          <w:sz w:val="20"/>
          <w:szCs w:val="20"/>
        </w:rPr>
        <w:t>նիտրոֆուրանտոին</w:t>
      </w:r>
      <w:r w:rsidRPr="009B00C4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nitrofurantoin</w:t>
      </w:r>
    </w:p>
    <w:p w:rsidR="00F23FF2" w:rsidRPr="009B00C4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313C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892,5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313C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84491E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228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4491E">
        <w:rPr>
          <w:rFonts w:ascii="Sylfaen" w:hAnsi="Sylfaen" w:cs="Sylfaen"/>
          <w:b/>
          <w:bCs/>
          <w:sz w:val="20"/>
          <w:szCs w:val="20"/>
        </w:rPr>
        <w:t>ֆուրոսեմիդ</w:t>
      </w:r>
      <w:r w:rsidRPr="0084491E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Pr="0084491E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furosemide</w:t>
      </w:r>
    </w:p>
    <w:p w:rsidR="00F23FF2" w:rsidRPr="0084491E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88053D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8053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4850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4E3A0C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E3A0C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8053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AC263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229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C2636">
        <w:rPr>
          <w:rFonts w:ascii="Sylfaen" w:hAnsi="Sylfaen" w:cs="Sylfaen"/>
          <w:b/>
          <w:bCs/>
          <w:sz w:val="20"/>
          <w:szCs w:val="20"/>
        </w:rPr>
        <w:t>ֆուրոսեմիդ</w:t>
      </w:r>
      <w:r w:rsidRPr="00AC2636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furosemide</w:t>
      </w:r>
    </w:p>
    <w:p w:rsidR="00F23FF2" w:rsidRPr="00AC2636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60A70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AB7F02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687,5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  <w:lang w:val="en-US"/>
        </w:rPr>
      </w:pPr>
    </w:p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231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49466B">
        <w:rPr>
          <w:rFonts w:ascii="Sylfaen" w:hAnsi="Sylfaen" w:cs="Sylfaen"/>
          <w:b/>
        </w:rPr>
        <w:t>ֆոլաթթու</w:t>
      </w:r>
      <w:r w:rsidRPr="0049466B">
        <w:rPr>
          <w:rFonts w:ascii="Arial LatArm" w:hAnsi="Arial LatArm" w:cs="Arial LatArm"/>
          <w:b/>
        </w:rPr>
        <w:t xml:space="preserve">                                                  </w:t>
      </w:r>
      <w:r w:rsidRPr="0049466B">
        <w:rPr>
          <w:rFonts w:ascii="Arial LatArm" w:hAnsi="Arial LatArm" w:cs="Sylfaen"/>
          <w:b/>
        </w:rPr>
        <w:t xml:space="preserve">                                                                folic acid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4E3A0C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4E3A0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E3A0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179E4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179E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1210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2931DA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232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931DA">
        <w:rPr>
          <w:rFonts w:ascii="Sylfaen" w:hAnsi="Sylfaen" w:cs="Sylfaen"/>
          <w:b/>
          <w:bCs/>
          <w:sz w:val="20"/>
          <w:szCs w:val="20"/>
        </w:rPr>
        <w:t>տրիամցինոլոն</w:t>
      </w:r>
      <w:r w:rsidRPr="002931DA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2931DA">
        <w:rPr>
          <w:rFonts w:ascii="Sylfaen" w:hAnsi="Sylfaen" w:cs="Sylfaen"/>
          <w:b/>
          <w:bCs/>
          <w:sz w:val="20"/>
          <w:szCs w:val="20"/>
        </w:rPr>
        <w:t>տրիամցինոլոնի</w:t>
      </w:r>
      <w:r w:rsidRPr="002931DA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2931DA">
        <w:rPr>
          <w:rFonts w:ascii="Sylfaen" w:hAnsi="Sylfaen" w:cs="Sylfaen"/>
          <w:b/>
          <w:bCs/>
          <w:sz w:val="20"/>
          <w:szCs w:val="20"/>
        </w:rPr>
        <w:t>ացետոնիդ</w:t>
      </w:r>
      <w:r w:rsidRPr="002931DA">
        <w:rPr>
          <w:rFonts w:ascii="Arial LatArm" w:hAnsi="Arial LatArm" w:cs="Arial LatArm"/>
          <w:b/>
          <w:bCs/>
          <w:sz w:val="20"/>
          <w:szCs w:val="20"/>
        </w:rPr>
        <w:t>)                                                                         triamcinolone (triamcinolone acetonide)</w:t>
      </w:r>
    </w:p>
    <w:p w:rsidR="00F23FF2" w:rsidRPr="002931DA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43EE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12723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E2716A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233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E2716A">
        <w:rPr>
          <w:rFonts w:ascii="Sylfaen" w:hAnsi="Sylfaen" w:cs="Sylfaen"/>
          <w:b/>
          <w:bCs/>
          <w:sz w:val="20"/>
          <w:szCs w:val="20"/>
        </w:rPr>
        <w:t>ֆլուոցինոլոնի</w:t>
      </w:r>
      <w:r w:rsidRPr="00E2716A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E2716A">
        <w:rPr>
          <w:rFonts w:ascii="Sylfaen" w:hAnsi="Sylfaen" w:cs="Sylfaen"/>
          <w:b/>
          <w:bCs/>
          <w:sz w:val="20"/>
          <w:szCs w:val="20"/>
        </w:rPr>
        <w:t>ացետոնիդ</w:t>
      </w:r>
      <w:r w:rsidRPr="00E2716A">
        <w:rPr>
          <w:rFonts w:ascii="Arial LatArm" w:hAnsi="Arial LatArm" w:cs="Arial LatArm"/>
          <w:b/>
          <w:bCs/>
          <w:sz w:val="20"/>
          <w:szCs w:val="20"/>
        </w:rPr>
        <w:t xml:space="preserve">           </w:t>
      </w:r>
      <w:r w:rsidRPr="00E2716A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fluocinolone acetonide</w:t>
      </w:r>
    </w:p>
    <w:p w:rsidR="00F23FF2" w:rsidRPr="00E2716A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16118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1611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1815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16118" w:rsidRDefault="00F23FF2" w:rsidP="0022498E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1611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0F6859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234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</w:t>
      </w:r>
      <w:r w:rsidRPr="000F6859">
        <w:rPr>
          <w:rFonts w:ascii="Sylfaen" w:hAnsi="Sylfaen" w:cs="Sylfaen"/>
          <w:b/>
        </w:rPr>
        <w:t>դիմետինդեն</w:t>
      </w:r>
      <w:r w:rsidRPr="000F6859">
        <w:rPr>
          <w:rFonts w:ascii="Arial LatArm" w:hAnsi="Arial LatArm" w:cs="Arial LatArm"/>
          <w:b/>
        </w:rPr>
        <w:t xml:space="preserve"> (</w:t>
      </w:r>
      <w:r w:rsidRPr="000F6859">
        <w:rPr>
          <w:rFonts w:ascii="Sylfaen" w:hAnsi="Sylfaen" w:cs="Sylfaen"/>
          <w:b/>
        </w:rPr>
        <w:t>դիմետինդենի</w:t>
      </w:r>
      <w:r w:rsidRPr="000F6859">
        <w:rPr>
          <w:rFonts w:ascii="Arial LatArm" w:hAnsi="Arial LatArm" w:cs="Arial LatArm"/>
          <w:b/>
        </w:rPr>
        <w:t xml:space="preserve"> </w:t>
      </w:r>
      <w:r w:rsidRPr="000F6859">
        <w:rPr>
          <w:rFonts w:ascii="Sylfaen" w:hAnsi="Sylfaen" w:cs="Sylfaen"/>
          <w:b/>
        </w:rPr>
        <w:t>մալեատ</w:t>
      </w:r>
      <w:r w:rsidRPr="000F6859">
        <w:rPr>
          <w:rFonts w:ascii="Arial LatArm" w:hAnsi="Arial LatArm" w:cs="Arial LatArm"/>
          <w:b/>
        </w:rPr>
        <w:t>)                                                                                          dimetindene (dimetin</w:t>
      </w:r>
      <w:r w:rsidRPr="000F6859">
        <w:rPr>
          <w:rFonts w:ascii="Arial LatArm" w:hAnsi="Arial LatArm" w:cs="Sylfaen"/>
          <w:b/>
        </w:rPr>
        <w:t>dene maleate)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E750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42283,33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FA34F2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235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A34F2">
        <w:rPr>
          <w:rFonts w:ascii="Sylfaen" w:hAnsi="Sylfaen" w:cs="Sylfaen"/>
          <w:b/>
          <w:bCs/>
          <w:sz w:val="20"/>
          <w:szCs w:val="20"/>
        </w:rPr>
        <w:t>ամինոկապրոնաթթու</w:t>
      </w:r>
      <w:r w:rsidRPr="00FA34F2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aminocaproic acid</w:t>
      </w:r>
    </w:p>
    <w:p w:rsidR="00F23FF2" w:rsidRPr="00FA34F2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E750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E32F9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236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CE32F9">
        <w:rPr>
          <w:rFonts w:ascii="Sylfaen" w:hAnsi="Sylfaen" w:cs="Sylfaen"/>
          <w:b/>
          <w:bCs/>
          <w:sz w:val="20"/>
          <w:szCs w:val="20"/>
        </w:rPr>
        <w:t>էտորիկօքսիբ</w:t>
      </w:r>
      <w:r w:rsidRPr="00CE32F9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</w:t>
      </w:r>
      <w:r w:rsidRPr="00CE32F9">
        <w:rPr>
          <w:rFonts w:ascii="Arial LatArm" w:hAnsi="Arial LatArm" w:cs="Arial"/>
          <w:b/>
          <w:bCs/>
          <w:sz w:val="20"/>
          <w:szCs w:val="20"/>
        </w:rPr>
        <w:t xml:space="preserve">               etoricoxib</w:t>
      </w:r>
    </w:p>
    <w:p w:rsidR="00F23FF2" w:rsidRPr="00CE32F9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E18C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13053,37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238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456F9">
        <w:rPr>
          <w:rFonts w:ascii="Sylfaen" w:hAnsi="Sylfaen" w:cs="Sylfaen"/>
          <w:b/>
          <w:bCs/>
          <w:sz w:val="20"/>
          <w:szCs w:val="20"/>
        </w:rPr>
        <w:t>ստրոֆանթին</w:t>
      </w:r>
      <w:r w:rsidRPr="00A456F9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strophanthin K</w:t>
      </w:r>
    </w:p>
    <w:p w:rsidR="00F23FF2" w:rsidRPr="00A456F9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C628B" w:rsidRDefault="00F23FF2" w:rsidP="00D57A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3688,33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A6625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57AD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3750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22657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240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26576">
        <w:rPr>
          <w:rFonts w:ascii="Sylfaen" w:hAnsi="Sylfaen" w:cs="Sylfaen"/>
          <w:b/>
          <w:bCs/>
          <w:sz w:val="20"/>
          <w:szCs w:val="20"/>
        </w:rPr>
        <w:t>ինոզին</w:t>
      </w:r>
      <w:r w:rsidRPr="00226576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inosine</w:t>
      </w:r>
    </w:p>
    <w:p w:rsidR="00F23FF2" w:rsidRPr="00226576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C3A9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1483,75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9C3A9A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C3A9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E72E5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241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E72E5B">
        <w:rPr>
          <w:rFonts w:ascii="Sylfaen" w:hAnsi="Sylfaen" w:cs="Sylfaen"/>
          <w:b/>
          <w:bCs/>
          <w:sz w:val="20"/>
          <w:szCs w:val="20"/>
        </w:rPr>
        <w:t>ինոզին</w:t>
      </w:r>
      <w:r w:rsidRPr="00E72E5B">
        <w:rPr>
          <w:rFonts w:ascii="Arial LatArm" w:hAnsi="Arial LatArm" w:cs="Arial LatArm"/>
          <w:b/>
          <w:bCs/>
          <w:sz w:val="20"/>
          <w:szCs w:val="20"/>
        </w:rPr>
        <w:t xml:space="preserve">            </w:t>
      </w:r>
      <w:r w:rsidRPr="00E72E5B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inosine</w:t>
      </w:r>
    </w:p>
    <w:p w:rsidR="00F23FF2" w:rsidRPr="00E72E5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7159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7159A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A23B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1020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0D4187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242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D4187">
        <w:rPr>
          <w:rFonts w:ascii="Sylfaen" w:hAnsi="Sylfaen" w:cs="Sylfaen"/>
          <w:b/>
          <w:bCs/>
          <w:sz w:val="20"/>
          <w:szCs w:val="20"/>
        </w:rPr>
        <w:t>հեպարին</w:t>
      </w:r>
      <w:r w:rsidRPr="000D4187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heparin</w:t>
      </w:r>
    </w:p>
    <w:p w:rsidR="00F23FF2" w:rsidRPr="000D4187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83F3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C955AF" w:rsidRDefault="00F23FF2" w:rsidP="00661031">
      <w:pPr>
        <w:outlineLvl w:val="0"/>
        <w:rPr>
          <w:rFonts w:ascii="Arial LatArm" w:hAnsi="Arial LatArm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244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97491">
        <w:rPr>
          <w:rFonts w:ascii="Sylfaen" w:hAnsi="Sylfaen" w:cs="Sylfaen"/>
          <w:b/>
          <w:bCs/>
          <w:sz w:val="20"/>
          <w:szCs w:val="20"/>
        </w:rPr>
        <w:t>հեպարին</w:t>
      </w:r>
      <w:r w:rsidRPr="00597491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597491">
        <w:rPr>
          <w:rFonts w:ascii="Sylfaen" w:hAnsi="Sylfaen" w:cs="Sylfaen"/>
          <w:b/>
          <w:bCs/>
          <w:sz w:val="20"/>
          <w:szCs w:val="20"/>
        </w:rPr>
        <w:t>նատրիում</w:t>
      </w:r>
      <w:r w:rsidRPr="00597491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597491">
        <w:rPr>
          <w:rFonts w:ascii="Sylfaen" w:hAnsi="Sylfaen" w:cs="Sylfaen"/>
          <w:b/>
          <w:bCs/>
          <w:sz w:val="20"/>
          <w:szCs w:val="20"/>
        </w:rPr>
        <w:t>ալանտոին</w:t>
      </w:r>
      <w:r w:rsidRPr="00597491">
        <w:rPr>
          <w:rFonts w:ascii="Arial LatArm" w:hAnsi="Arial LatArm" w:cs="Arial LatArm"/>
          <w:b/>
          <w:bCs/>
          <w:sz w:val="20"/>
          <w:szCs w:val="20"/>
        </w:rPr>
        <w:t xml:space="preserve">, </w:t>
      </w:r>
      <w:r w:rsidRPr="00597491">
        <w:rPr>
          <w:rFonts w:ascii="Sylfaen" w:hAnsi="Sylfaen" w:cs="Sylfaen"/>
          <w:b/>
          <w:bCs/>
          <w:sz w:val="20"/>
          <w:szCs w:val="20"/>
        </w:rPr>
        <w:t>դեքսպանթենոլ</w:t>
      </w:r>
      <w:r w:rsidRPr="00597491">
        <w:rPr>
          <w:rFonts w:ascii="Arial LatArm" w:hAnsi="Arial LatArm" w:cs="Arial LatArm"/>
          <w:b/>
          <w:bCs/>
          <w:sz w:val="20"/>
          <w:szCs w:val="20"/>
        </w:rPr>
        <w:t xml:space="preserve">            </w:t>
      </w:r>
      <w:r w:rsidRPr="00597491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                    heparin sodium, allantoin, dexpanthenol</w:t>
      </w:r>
    </w:p>
    <w:p w:rsidR="00F23FF2" w:rsidRPr="00597491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F069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5933,33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495976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245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495976">
        <w:rPr>
          <w:rFonts w:ascii="Sylfaen" w:hAnsi="Sylfaen" w:cs="Sylfaen"/>
          <w:b/>
        </w:rPr>
        <w:t>լիդոկային</w:t>
      </w:r>
      <w:r w:rsidRPr="00495976">
        <w:rPr>
          <w:rFonts w:ascii="Arial LatArm" w:hAnsi="Arial LatArm" w:cs="Arial LatArm"/>
          <w:b/>
        </w:rPr>
        <w:t xml:space="preserve">                                                                                                            </w:t>
      </w:r>
      <w:r w:rsidRPr="00495976">
        <w:rPr>
          <w:rFonts w:ascii="Arial LatArm" w:hAnsi="Arial LatArm" w:cs="Sylfaen"/>
          <w:b/>
        </w:rPr>
        <w:t xml:space="preserve">          lidocaine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3E733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F23FF2" w:rsidRPr="00B95A9E" w:rsidRDefault="00F23FF2" w:rsidP="003E733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Pr="00B95A9E" w:rsidRDefault="00F23FF2" w:rsidP="00B95A9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Կոտայք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  <w:p w:rsidR="00F23FF2" w:rsidRDefault="00F23FF2" w:rsidP="003E733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F23FF2" w:rsidRPr="00B95A9E" w:rsidRDefault="00F23FF2" w:rsidP="003E733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95A9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9240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3FF2" w:rsidRDefault="00F23FF2" w:rsidP="003E733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EC2E3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9250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0D3D33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246</w:t>
      </w:r>
    </w:p>
    <w:p w:rsidR="00F23FF2" w:rsidRDefault="00F23FF2" w:rsidP="00661031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D3D33">
        <w:rPr>
          <w:rFonts w:ascii="Sylfaen" w:hAnsi="Sylfaen" w:cs="Sylfaen"/>
          <w:b/>
          <w:bCs/>
          <w:sz w:val="20"/>
          <w:szCs w:val="20"/>
        </w:rPr>
        <w:t>լիդոկային</w:t>
      </w:r>
      <w:r w:rsidRPr="000D3D33">
        <w:rPr>
          <w:rFonts w:ascii="Arial LatArm" w:hAnsi="Arial LatArm" w:cs="Arial LatArm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lidocaine</w:t>
      </w:r>
    </w:p>
    <w:p w:rsidR="00F23FF2" w:rsidRPr="000D3D33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B1B0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B1B0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B1B0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15189,33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1A227F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247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A227F">
        <w:rPr>
          <w:rFonts w:ascii="Sylfaen" w:hAnsi="Sylfaen" w:cs="Sylfaen"/>
          <w:b/>
          <w:bCs/>
          <w:sz w:val="20"/>
          <w:szCs w:val="20"/>
        </w:rPr>
        <w:t>լիդոկային</w:t>
      </w:r>
      <w:r w:rsidRPr="001A227F">
        <w:rPr>
          <w:rFonts w:ascii="Arial LatArm" w:hAnsi="Arial LatArm" w:cs="Arial LatArm"/>
          <w:b/>
          <w:bCs/>
          <w:sz w:val="20"/>
          <w:szCs w:val="20"/>
        </w:rPr>
        <w:t xml:space="preserve"> (</w:t>
      </w:r>
      <w:r w:rsidRPr="001A227F">
        <w:rPr>
          <w:rFonts w:ascii="Sylfaen" w:hAnsi="Sylfaen" w:cs="Sylfaen"/>
          <w:b/>
          <w:bCs/>
          <w:sz w:val="20"/>
          <w:szCs w:val="20"/>
        </w:rPr>
        <w:t>լիդոկայինի</w:t>
      </w:r>
      <w:r w:rsidRPr="001A227F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A227F">
        <w:rPr>
          <w:rFonts w:ascii="Sylfaen" w:hAnsi="Sylfaen" w:cs="Sylfaen"/>
          <w:b/>
          <w:bCs/>
          <w:sz w:val="20"/>
          <w:szCs w:val="20"/>
        </w:rPr>
        <w:t>հիդրոքլորիդ</w:t>
      </w:r>
      <w:r w:rsidRPr="001A227F">
        <w:rPr>
          <w:rFonts w:ascii="Arial LatArm" w:hAnsi="Arial LatArm" w:cs="Arial LatArm"/>
          <w:b/>
          <w:bCs/>
          <w:sz w:val="20"/>
          <w:szCs w:val="20"/>
        </w:rPr>
        <w:t xml:space="preserve">)                                               </w:t>
      </w:r>
      <w:r w:rsidRPr="001A227F">
        <w:rPr>
          <w:rFonts w:ascii="Arial LatArm" w:hAnsi="Arial LatArm" w:cs="Arial"/>
          <w:b/>
          <w:bCs/>
          <w:sz w:val="20"/>
          <w:szCs w:val="20"/>
        </w:rPr>
        <w:t xml:space="preserve">                         lidocaine (lidocaine hydrochloride)</w:t>
      </w:r>
    </w:p>
    <w:p w:rsidR="00F23FF2" w:rsidRPr="001A227F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4225D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59467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248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9467B">
        <w:rPr>
          <w:rFonts w:ascii="Arial LatArm" w:hAnsi="Arial LatArm" w:cs="Arial"/>
          <w:b/>
          <w:bCs/>
          <w:sz w:val="20"/>
          <w:szCs w:val="20"/>
        </w:rPr>
        <w:t>²ÙÇ³ÏÇ ÉáõÍáõÛÃ</w:t>
      </w:r>
    </w:p>
    <w:p w:rsidR="00F23FF2" w:rsidRPr="0059467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DD181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56B4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650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59467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249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9467B">
        <w:rPr>
          <w:rFonts w:ascii="Arial LatArm" w:hAnsi="Arial LatArm" w:cs="Arial"/>
          <w:b/>
          <w:bCs/>
          <w:sz w:val="20"/>
          <w:szCs w:val="20"/>
        </w:rPr>
        <w:t>²åÇ½³ïñáÝ</w:t>
      </w:r>
    </w:p>
    <w:p w:rsidR="00F23FF2" w:rsidRPr="0059467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A6A7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17845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59467B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250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9467B">
        <w:rPr>
          <w:rFonts w:ascii="Arial LatArm" w:hAnsi="Arial LatArm" w:cs="Arial"/>
          <w:b/>
          <w:bCs/>
          <w:sz w:val="20"/>
          <w:szCs w:val="20"/>
        </w:rPr>
        <w:t>²Éá¿</w:t>
      </w:r>
    </w:p>
    <w:p w:rsidR="00F23FF2" w:rsidRPr="0059467B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2089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525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20893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2089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549,5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>
      <w:pPr>
        <w:outlineLvl w:val="0"/>
        <w:rPr>
          <w:rFonts w:ascii="Sylfaen" w:hAnsi="Sylfaen" w:cs="Sylfaen"/>
          <w:b/>
        </w:rPr>
      </w:pPr>
    </w:p>
    <w:p w:rsidR="00F23FF2" w:rsidRPr="00AC4231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251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C4231">
        <w:rPr>
          <w:rFonts w:ascii="Arial LatArm" w:hAnsi="Arial LatArm" w:cs="Arial"/>
          <w:b/>
          <w:bCs/>
          <w:sz w:val="20"/>
          <w:szCs w:val="20"/>
        </w:rPr>
        <w:t>´ÇÝï ¿É³ëïÇÏ</w:t>
      </w:r>
    </w:p>
    <w:p w:rsidR="00F23FF2" w:rsidRPr="00AC4231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C53F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14240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BE23AE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252</w:t>
      </w:r>
    </w:p>
    <w:p w:rsidR="00F23FF2" w:rsidRDefault="00F23FF2" w:rsidP="00661031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BE23AE">
        <w:rPr>
          <w:rFonts w:ascii="Arial LatArm" w:hAnsi="Arial LatArm" w:cs="Sylfaen"/>
          <w:b/>
        </w:rPr>
        <w:t>´³Ùµ³Ï</w:t>
      </w:r>
    </w:p>
    <w:p w:rsidR="00F23FF2" w:rsidRPr="00C955AF" w:rsidRDefault="00F23FF2" w:rsidP="00661031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>
            <w:pPr>
              <w:jc w:val="center"/>
              <w:rPr>
                <w:rFonts w:ascii="Arial Armenian" w:hAnsi="Arial Armenian"/>
                <w:b/>
                <w:bCs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</w:rPr>
              <w:t>Խաչպար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>
            <w:pPr>
              <w:jc w:val="center"/>
              <w:rPr>
                <w:rFonts w:ascii="Arial Armenian" w:hAnsi="Arial Armenian"/>
                <w:b/>
                <w:bCs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</w:rPr>
              <w:t>Լևոն</w:t>
            </w:r>
            <w:r>
              <w:rPr>
                <w:rFonts w:ascii="Arial Armenian" w:hAnsi="Arial Armenian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և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Լամարա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075A1"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>
            <w:pPr>
              <w:rPr>
                <w:rFonts w:ascii="Arial Armenian" w:hAnsi="Arial Armenian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605D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62633,33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57AC2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605D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66333,33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57AC2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57AC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66333,33</w:t>
            </w:r>
          </w:p>
          <w:p w:rsidR="00F23FF2" w:rsidRDefault="00F23FF2" w:rsidP="007605D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D81AFC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253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81AFC">
        <w:rPr>
          <w:rFonts w:ascii="Arial LatArm" w:hAnsi="Arial LatArm" w:cs="Arial"/>
          <w:b/>
          <w:bCs/>
          <w:sz w:val="20"/>
          <w:szCs w:val="20"/>
        </w:rPr>
        <w:t>´ÇÝï áã ëï»ñÇÉ</w:t>
      </w:r>
    </w:p>
    <w:p w:rsidR="00F23FF2" w:rsidRPr="00D81AFC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Խաչպար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C2BA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69166,67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6C2BAB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C2BA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73333,33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Default="00F23FF2" w:rsidP="00661031"/>
    <w:p w:rsidR="00F23FF2" w:rsidRPr="00D33502" w:rsidRDefault="00F23FF2" w:rsidP="00661031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254</w:t>
      </w:r>
    </w:p>
    <w:p w:rsidR="00F23FF2" w:rsidRDefault="00F23FF2" w:rsidP="00661031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33502">
        <w:rPr>
          <w:rFonts w:ascii="Arial LatArm" w:hAnsi="Arial LatArm" w:cs="Arial"/>
          <w:b/>
          <w:bCs/>
          <w:sz w:val="20"/>
          <w:szCs w:val="20"/>
        </w:rPr>
        <w:t>´ÇÝï ëï»ñÇÉ</w:t>
      </w:r>
    </w:p>
    <w:p w:rsidR="00F23FF2" w:rsidRPr="00D33502" w:rsidRDefault="00F23FF2" w:rsidP="00661031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22498E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22498E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Խաչպար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3FF2" w:rsidRDefault="00F23FF2" w:rsidP="00A84F42">
            <w:pPr>
              <w:jc w:val="center"/>
            </w:pPr>
            <w:r w:rsidRPr="00D32786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3FF2" w:rsidRDefault="00F23FF2" w:rsidP="00A84F42">
            <w:pPr>
              <w:jc w:val="center"/>
            </w:pPr>
            <w:r w:rsidRPr="00D32786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22498E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3FF2" w:rsidRDefault="00F23FF2" w:rsidP="00A84F42">
            <w:pPr>
              <w:jc w:val="center"/>
            </w:pPr>
            <w:r w:rsidRPr="00D32786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2498E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661031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22498E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22498E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22498E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75CB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8408,33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22498E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75CB7" w:rsidRDefault="00F23FF2" w:rsidP="002249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75CB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8741,667</w:t>
            </w:r>
          </w:p>
          <w:p w:rsidR="00F23FF2" w:rsidRPr="00C955AF" w:rsidRDefault="00F23FF2" w:rsidP="0022498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661031"/>
    <w:p w:rsidR="00F23FF2" w:rsidRPr="00D33502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255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2501AC">
        <w:rPr>
          <w:rFonts w:ascii="Arial LatArm" w:hAnsi="Arial LatArm" w:cs="Sylfaen"/>
          <w:b/>
        </w:rPr>
        <w:t>´ÇÝï ·Çåë³ÛÇÝ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36"/>
        <w:gridCol w:w="2357"/>
        <w:gridCol w:w="2355"/>
        <w:gridCol w:w="2418"/>
        <w:gridCol w:w="2888"/>
      </w:tblGrid>
      <w:tr w:rsidR="00F23FF2" w:rsidRPr="00C955AF" w:rsidTr="0005081E">
        <w:trPr>
          <w:trHeight w:val="1104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05081E">
        <w:trPr>
          <w:trHeight w:val="86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05081E">
        <w:trPr>
          <w:trHeight w:val="866"/>
        </w:trPr>
        <w:tc>
          <w:tcPr>
            <w:tcW w:w="4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508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5000,83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21699F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256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1699F">
        <w:rPr>
          <w:rFonts w:ascii="Arial LatArm" w:hAnsi="Arial LatArm" w:cs="Arial"/>
          <w:b/>
          <w:bCs/>
          <w:sz w:val="20"/>
          <w:szCs w:val="20"/>
        </w:rPr>
        <w:t>´ñÇÉÛ³Ýï Ï³Ý³ã</w:t>
      </w: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D6E0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975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2501AC"/>
    <w:p w:rsidR="00F23FF2" w:rsidRDefault="00F23FF2" w:rsidP="00661031"/>
    <w:p w:rsidR="00F23FF2" w:rsidRDefault="00F23FF2" w:rsidP="00661031"/>
    <w:p w:rsidR="00F23FF2" w:rsidRPr="006D2A64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257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D2A64">
        <w:rPr>
          <w:rFonts w:ascii="Arial LatArm" w:hAnsi="Arial LatArm" w:cs="Arial"/>
          <w:b/>
          <w:bCs/>
          <w:sz w:val="20"/>
          <w:szCs w:val="20"/>
        </w:rPr>
        <w:t>¶³Ý·É»ñáÝ</w:t>
      </w:r>
    </w:p>
    <w:p w:rsidR="00F23FF2" w:rsidRPr="006D2A64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36"/>
        <w:gridCol w:w="2357"/>
        <w:gridCol w:w="2355"/>
        <w:gridCol w:w="2418"/>
        <w:gridCol w:w="2888"/>
      </w:tblGrid>
      <w:tr w:rsidR="00F23FF2" w:rsidRPr="00C955AF" w:rsidTr="00FA7A59">
        <w:trPr>
          <w:trHeight w:val="1104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FA7A59">
        <w:trPr>
          <w:trHeight w:val="86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FA7A59">
        <w:trPr>
          <w:trHeight w:val="866"/>
        </w:trPr>
        <w:tc>
          <w:tcPr>
            <w:tcW w:w="4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722F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10963,33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D676CD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259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676CD">
        <w:rPr>
          <w:rFonts w:ascii="Arial LatArm" w:hAnsi="Arial LatArm" w:cs="Arial"/>
          <w:b/>
          <w:bCs/>
          <w:sz w:val="20"/>
          <w:szCs w:val="20"/>
        </w:rPr>
        <w:t>¶»ñã³ÏÇ ÛáõÕ</w:t>
      </w:r>
    </w:p>
    <w:p w:rsidR="00F23FF2" w:rsidRPr="00D676CD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743A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2501AC">
      <w:pPr>
        <w:outlineLvl w:val="0"/>
        <w:rPr>
          <w:rFonts w:ascii="Sylfaen" w:hAnsi="Sylfaen" w:cs="Sylfaen"/>
          <w:b/>
        </w:rPr>
      </w:pPr>
    </w:p>
    <w:p w:rsidR="00F23FF2" w:rsidRPr="00D676CD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260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676CD">
        <w:rPr>
          <w:rFonts w:ascii="Arial LatArm" w:hAnsi="Arial LatArm" w:cs="Arial"/>
          <w:b/>
          <w:bCs/>
          <w:sz w:val="20"/>
          <w:szCs w:val="20"/>
        </w:rPr>
        <w:t>¸»ÙùÇ Ù³ëÏ³</w:t>
      </w: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Խաչպար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743A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743AA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Խաչպար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1314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2501AC">
      <w:pPr>
        <w:outlineLvl w:val="0"/>
        <w:rPr>
          <w:rFonts w:ascii="Sylfaen" w:hAnsi="Sylfaen" w:cs="Sylfaen"/>
          <w:b/>
        </w:rPr>
      </w:pPr>
    </w:p>
    <w:p w:rsidR="00F23FF2" w:rsidRPr="0080205A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261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0205A">
        <w:rPr>
          <w:rFonts w:ascii="Arial LatArm" w:hAnsi="Arial LatArm" w:cs="Arial"/>
          <w:b/>
          <w:bCs/>
          <w:sz w:val="20"/>
          <w:szCs w:val="20"/>
        </w:rPr>
        <w:t>È³ï»ùë» Ó»éÝáó</w:t>
      </w:r>
    </w:p>
    <w:p w:rsidR="00F23FF2" w:rsidRPr="0080205A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Խաչպար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6C2BAB" w:rsidRDefault="00F23FF2" w:rsidP="003E7337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&lt;&lt;Լեյկո Ալեքս&gt;&gt;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C49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48500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3810F4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810F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49666,67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8A3BE8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263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A3BE8">
        <w:rPr>
          <w:rFonts w:ascii="Arial LatArm" w:hAnsi="Arial LatArm" w:cs="Arial"/>
          <w:b/>
          <w:bCs/>
          <w:sz w:val="20"/>
          <w:szCs w:val="20"/>
        </w:rPr>
        <w:t>È»ÛÏáåÉ³ëï Ù³½áÉÇ</w:t>
      </w:r>
    </w:p>
    <w:p w:rsidR="00F23FF2" w:rsidRPr="008A3BE8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E326BB" w:rsidRDefault="00F23FF2" w:rsidP="00CC43F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1179,37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2501AC">
      <w:pPr>
        <w:outlineLvl w:val="0"/>
        <w:rPr>
          <w:rFonts w:ascii="Sylfaen" w:hAnsi="Sylfaen" w:cs="Sylfaen"/>
          <w:b/>
        </w:rPr>
      </w:pPr>
    </w:p>
    <w:p w:rsidR="00F23FF2" w:rsidRDefault="00F23FF2" w:rsidP="002501AC">
      <w:pPr>
        <w:outlineLvl w:val="0"/>
        <w:rPr>
          <w:rFonts w:ascii="Sylfaen" w:hAnsi="Sylfaen" w:cs="Sylfaen"/>
          <w:b/>
        </w:rPr>
      </w:pPr>
    </w:p>
    <w:p w:rsidR="00F23FF2" w:rsidRPr="009710C4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265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710C4">
        <w:rPr>
          <w:rFonts w:ascii="Arial LatArm" w:hAnsi="Arial LatArm" w:cs="Arial"/>
          <w:b/>
          <w:bCs/>
          <w:sz w:val="20"/>
          <w:szCs w:val="20"/>
        </w:rPr>
        <w:t>Îáý»ÇÝ</w:t>
      </w:r>
    </w:p>
    <w:p w:rsidR="00F23FF2" w:rsidRPr="009710C4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6004C0" w:rsidRDefault="00F23FF2" w:rsidP="006B0006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3296,66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0441FF" w:rsidRDefault="00F23FF2" w:rsidP="002501AC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266</w:t>
      </w:r>
    </w:p>
    <w:p w:rsidR="00F23FF2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441FF">
        <w:rPr>
          <w:rFonts w:ascii="Arial LatArm" w:hAnsi="Arial LatArm" w:cs="Arial"/>
          <w:b/>
          <w:bCs/>
          <w:sz w:val="20"/>
          <w:szCs w:val="20"/>
        </w:rPr>
        <w:t>ÎÉ³ñÇïñáÙÇóÇÝ</w:t>
      </w:r>
    </w:p>
    <w:p w:rsidR="00F23FF2" w:rsidRPr="00441234" w:rsidRDefault="00F23FF2" w:rsidP="002501AC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2501AC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2501AC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Արֆարմացիա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7491A" w:rsidRDefault="00F23FF2" w:rsidP="001D6BD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7991,66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1D6BDB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E733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C770B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8750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995279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267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95279">
        <w:rPr>
          <w:rFonts w:ascii="Arial LatArm" w:hAnsi="Arial LatArm" w:cs="Arial"/>
          <w:b/>
          <w:bCs/>
          <w:sz w:val="20"/>
          <w:szCs w:val="20"/>
        </w:rPr>
        <w:t>Ø³Éáùë</w:t>
      </w:r>
    </w:p>
    <w:p w:rsidR="00F23FF2" w:rsidRPr="00995279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56021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6021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2160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602ED8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268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602ED8">
        <w:rPr>
          <w:rFonts w:ascii="Arial LatArm" w:hAnsi="Arial LatArm" w:cs="Arial"/>
          <w:b/>
          <w:bCs/>
          <w:sz w:val="20"/>
          <w:szCs w:val="20"/>
        </w:rPr>
        <w:t>Ø³éÉÛ³</w:t>
      </w: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05F34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A05F3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A05F34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A05F34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2AF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13333,33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B42AFE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&lt;&lt;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Լևոն</w:t>
            </w:r>
            <w:r w:rsidRPr="006C2BAB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6C2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2BAB">
              <w:rPr>
                <w:rFonts w:ascii="Sylfaen" w:hAnsi="Sylfaen" w:cs="Sylfaen"/>
                <w:b/>
                <w:bCs/>
                <w:sz w:val="20"/>
                <w:szCs w:val="20"/>
              </w:rPr>
              <w:t>Լամարա</w:t>
            </w:r>
            <w:r w:rsidRPr="006C2BAB">
              <w:rPr>
                <w:rFonts w:ascii="Sylfaen" w:hAnsi="Sylfaen"/>
                <w:b/>
                <w:bCs/>
                <w:sz w:val="20"/>
                <w:szCs w:val="20"/>
              </w:rPr>
              <w:t>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42AF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BE4076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269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E4076">
        <w:rPr>
          <w:rFonts w:ascii="Arial LatArm" w:hAnsi="Arial LatArm" w:cs="Arial"/>
          <w:b/>
          <w:bCs/>
          <w:sz w:val="20"/>
          <w:szCs w:val="20"/>
        </w:rPr>
        <w:t xml:space="preserve">Ü³ñÇÝ»   </w:t>
      </w:r>
    </w:p>
    <w:p w:rsidR="00F23FF2" w:rsidRPr="00BE4076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&lt;&lt;Վագա Ֆարմ&gt;&gt;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84379" w:rsidRDefault="00F23FF2" w:rsidP="00E97889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1916,66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71398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272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1398B">
        <w:rPr>
          <w:rFonts w:ascii="Arial LatArm" w:hAnsi="Arial LatArm" w:cs="Arial"/>
          <w:b/>
          <w:bCs/>
          <w:sz w:val="20"/>
          <w:szCs w:val="20"/>
        </w:rPr>
        <w:t>ä»ñ»ÏÇë íá¹áñá¹³</w:t>
      </w:r>
    </w:p>
    <w:p w:rsidR="00F23FF2" w:rsidRPr="0071398B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D80D9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E733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D80D9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14333,33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702C6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275</w:t>
      </w:r>
    </w:p>
    <w:p w:rsidR="00F23FF2" w:rsidRDefault="00F23FF2" w:rsidP="000441FF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702C6B">
        <w:rPr>
          <w:rFonts w:ascii="Arial LatArm" w:hAnsi="Arial LatArm" w:cs="Sylfaen"/>
          <w:b/>
        </w:rPr>
        <w:t>êï»ñÇÉ ³ÝÓ»éáóÇÏ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3E733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&lt;&lt;Խաչպար&gt;&gt;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733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14666,67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A977AC" w:rsidRDefault="00F23FF2" w:rsidP="00324AA7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E733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18900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702C6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276</w:t>
      </w:r>
    </w:p>
    <w:p w:rsidR="00F23FF2" w:rsidRDefault="00F23FF2" w:rsidP="000441FF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702C6B">
        <w:rPr>
          <w:rFonts w:ascii="Arial LatArm" w:hAnsi="Arial LatArm" w:cs="Sylfaen"/>
          <w:b/>
        </w:rPr>
        <w:t>êåÇñï Ï³Ùýáñ³ÛÇ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84379" w:rsidRDefault="00F23FF2" w:rsidP="0004029A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7458,33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04029A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4029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12052,08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702C6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277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02C6B">
        <w:rPr>
          <w:rFonts w:ascii="Arial LatArm" w:hAnsi="Arial LatArm" w:cs="Arial"/>
          <w:b/>
          <w:bCs/>
          <w:sz w:val="20"/>
          <w:szCs w:val="20"/>
        </w:rPr>
        <w:t>ê³Ýï³íÇÏ</w:t>
      </w:r>
    </w:p>
    <w:p w:rsidR="00F23FF2" w:rsidRPr="00702C6B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A11B7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&lt;&lt;Վագա Ֆարմ&gt;&gt;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A11B71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&lt;&lt;Լևոն և լամարա&gt;&gt;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84379" w:rsidRDefault="00F23FF2" w:rsidP="00A11B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3416,66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A11B71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&lt;&lt;Լևոն և լամարա&gt;&gt;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A11B7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3750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702C6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279</w:t>
      </w:r>
    </w:p>
    <w:p w:rsidR="00F23FF2" w:rsidRDefault="00F23FF2" w:rsidP="000441FF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02C6B">
        <w:rPr>
          <w:rFonts w:ascii="Arial LatArm" w:hAnsi="Arial LatArm" w:cs="Arial"/>
          <w:b/>
          <w:bCs/>
          <w:sz w:val="20"/>
          <w:szCs w:val="20"/>
        </w:rPr>
        <w:t xml:space="preserve">ìÇï³ÙÇÝ </w:t>
      </w:r>
      <w:r w:rsidRPr="00702C6B">
        <w:rPr>
          <w:rFonts w:ascii="Arial" w:hAnsi="Arial" w:cs="Arial"/>
          <w:b/>
          <w:bCs/>
          <w:sz w:val="20"/>
          <w:szCs w:val="20"/>
        </w:rPr>
        <w:t>В</w:t>
      </w:r>
      <w:r w:rsidRPr="00702C6B">
        <w:rPr>
          <w:rFonts w:ascii="Arial LatArm" w:hAnsi="Arial LatArm" w:cs="Arial LatArm"/>
          <w:b/>
          <w:bCs/>
          <w:sz w:val="20"/>
          <w:szCs w:val="20"/>
        </w:rPr>
        <w:t>-1 ïÇ³ÙÇÝ</w:t>
      </w:r>
    </w:p>
    <w:p w:rsidR="00F23FF2" w:rsidRPr="00702C6B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F84379" w:rsidRDefault="00F23FF2" w:rsidP="0085414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1408,33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4770E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5414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1475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702C6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280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71C2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</w:t>
            </w:r>
            <w:r>
              <w:rPr>
                <w:rFonts w:ascii="Arial Armenian" w:hAnsi="Arial Armenian"/>
                <w:sz w:val="20"/>
                <w:szCs w:val="20"/>
              </w:rPr>
              <w:t>662,5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71C24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871C24" w:rsidRDefault="00F23FF2" w:rsidP="00871C2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</w:t>
            </w:r>
            <w:r>
              <w:rPr>
                <w:rFonts w:ascii="Arial Armenian" w:hAnsi="Arial Armenian"/>
                <w:sz w:val="20"/>
                <w:szCs w:val="20"/>
              </w:rPr>
              <w:t>691,66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702C6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281</w:t>
      </w:r>
    </w:p>
    <w:p w:rsidR="00F23FF2" w:rsidRDefault="00F23FF2" w:rsidP="000441FF">
      <w:pPr>
        <w:rPr>
          <w:rFonts w:ascii="Calibri" w:hAnsi="Calibri" w:cs="Arial LatArm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02C6B">
        <w:rPr>
          <w:rFonts w:ascii="Arial LatArm" w:hAnsi="Arial LatArm" w:cs="Arial"/>
          <w:b/>
          <w:bCs/>
          <w:sz w:val="20"/>
          <w:szCs w:val="20"/>
        </w:rPr>
        <w:t xml:space="preserve">ìÇï³ÙÇÝ </w:t>
      </w:r>
      <w:r w:rsidRPr="00702C6B">
        <w:rPr>
          <w:rFonts w:ascii="Arial" w:hAnsi="Arial" w:cs="Arial"/>
          <w:b/>
          <w:bCs/>
          <w:sz w:val="20"/>
          <w:szCs w:val="20"/>
        </w:rPr>
        <w:t>В</w:t>
      </w:r>
      <w:r w:rsidRPr="00702C6B">
        <w:rPr>
          <w:rFonts w:ascii="Arial LatArm" w:hAnsi="Arial LatArm" w:cs="Arial LatArm"/>
          <w:b/>
          <w:bCs/>
          <w:sz w:val="20"/>
          <w:szCs w:val="20"/>
        </w:rPr>
        <w:t>-6</w:t>
      </w:r>
    </w:p>
    <w:p w:rsidR="00F23FF2" w:rsidRPr="00702C6B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Default="00F23FF2" w:rsidP="00507A4B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B579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1258,33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4F447E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07A4B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9D4CD2" w:rsidRDefault="00F23FF2" w:rsidP="004F447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1266,6</w:t>
            </w:r>
            <w:r w:rsidRPr="009D4CD2">
              <w:rPr>
                <w:rFonts w:ascii="Calibri" w:hAnsi="Calibri"/>
              </w:rPr>
              <w:t>7</w:t>
            </w:r>
          </w:p>
          <w:p w:rsidR="00F23FF2" w:rsidRDefault="00F23FF2" w:rsidP="00BB579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DD005D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283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DD005D">
        <w:rPr>
          <w:rFonts w:ascii="Arial LatArm" w:hAnsi="Arial LatArm" w:cs="Arial"/>
          <w:b/>
          <w:bCs/>
          <w:sz w:val="20"/>
          <w:szCs w:val="20"/>
        </w:rPr>
        <w:t>ì³½»ÉÇÝ</w:t>
      </w:r>
    </w:p>
    <w:p w:rsidR="00F23FF2" w:rsidRPr="00DD005D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5124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9700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A76B58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285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A76B58">
        <w:rPr>
          <w:rFonts w:ascii="Arial LatArm" w:hAnsi="Arial LatArm" w:cs="Arial"/>
          <w:b/>
          <w:bCs/>
          <w:sz w:val="20"/>
          <w:szCs w:val="20"/>
        </w:rPr>
        <w:t>î³áõïáÝáõë</w:t>
      </w:r>
    </w:p>
    <w:p w:rsidR="00F23FF2" w:rsidRPr="00A76B58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5124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3624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5E4154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286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E4154">
        <w:rPr>
          <w:rFonts w:ascii="Arial LatArm" w:hAnsi="Arial LatArm" w:cs="Arial"/>
          <w:b/>
          <w:bCs/>
          <w:sz w:val="20"/>
          <w:szCs w:val="20"/>
        </w:rPr>
        <w:t>øÉáñ·»ÏëÇ¹ÇÝ ëåÇñï³ÛÇÝ ÉáõÍáõÛÃ</w:t>
      </w:r>
    </w:p>
    <w:p w:rsidR="00F23FF2" w:rsidRPr="005E415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5124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9738,083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5124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9991,667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5E4154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287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E4154">
        <w:rPr>
          <w:rFonts w:ascii="Arial LatArm" w:hAnsi="Arial LatArm" w:cs="Arial"/>
          <w:b/>
          <w:bCs/>
          <w:sz w:val="20"/>
          <w:szCs w:val="20"/>
        </w:rPr>
        <w:t>øÉáñ·»ÏëÇ¹ÇÝ</w:t>
      </w:r>
    </w:p>
    <w:p w:rsidR="00F23FF2" w:rsidRPr="005E415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46FB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14833,33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546FB6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546FB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E10EBC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288</w:t>
      </w:r>
    </w:p>
    <w:p w:rsidR="00F23FF2" w:rsidRDefault="00F23FF2" w:rsidP="000441FF">
      <w:pPr>
        <w:rPr>
          <w:rFonts w:ascii="Arial" w:hAnsi="Arial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E10EBC">
        <w:rPr>
          <w:rFonts w:ascii="Arial LatArm" w:hAnsi="Arial LatArm" w:cs="Arial"/>
          <w:b/>
          <w:bCs/>
          <w:sz w:val="20"/>
          <w:szCs w:val="20"/>
        </w:rPr>
        <w:t xml:space="preserve">øÉáñ³ÙÇÝ </w:t>
      </w:r>
      <w:r w:rsidRPr="00E10EBC">
        <w:rPr>
          <w:rFonts w:ascii="Arial" w:hAnsi="Arial" w:cs="Arial"/>
          <w:b/>
          <w:bCs/>
          <w:sz w:val="20"/>
          <w:szCs w:val="20"/>
        </w:rPr>
        <w:t>Б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Default="00F23FF2" w:rsidP="00FD4DE7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&lt;&lt;Խաչպար&gt;&gt;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&lt;&lt;Խաչպար&gt;&gt;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D4DE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612500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FD4DE7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D4DE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650000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2A74AC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290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A74AC">
        <w:rPr>
          <w:rFonts w:ascii="Arial LatArm" w:hAnsi="Arial LatArm" w:cs="Arial"/>
          <w:b/>
          <w:bCs/>
          <w:sz w:val="20"/>
          <w:szCs w:val="20"/>
        </w:rPr>
        <w:t>üûñÙ³ÉÇÝ</w:t>
      </w:r>
    </w:p>
    <w:p w:rsidR="00F23FF2" w:rsidRPr="002A74AC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2244" w:rsidRDefault="00F23FF2" w:rsidP="009B441A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2791,66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9A7491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292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A7491">
        <w:rPr>
          <w:rFonts w:ascii="Arial LatArm" w:hAnsi="Arial LatArm" w:cs="Arial"/>
          <w:b/>
          <w:bCs/>
          <w:sz w:val="20"/>
          <w:szCs w:val="20"/>
        </w:rPr>
        <w:t>üáõñ³óÇÉÉÇÝ</w:t>
      </w:r>
    </w:p>
    <w:p w:rsidR="00F23FF2" w:rsidRPr="009A7491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2244" w:rsidRDefault="00F23FF2" w:rsidP="00904E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418,33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73107E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293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3107E">
        <w:rPr>
          <w:rFonts w:ascii="Sylfaen" w:hAnsi="Sylfaen" w:cs="Sylfaen"/>
          <w:b/>
          <w:bCs/>
          <w:sz w:val="20"/>
          <w:szCs w:val="20"/>
        </w:rPr>
        <w:t>Հիդրոկորտիզոն</w:t>
      </w:r>
      <w:r w:rsidRPr="0073107E">
        <w:rPr>
          <w:rFonts w:ascii="Arial LatArm" w:hAnsi="Arial LatArm" w:cs="Arial LatArm"/>
          <w:b/>
          <w:bCs/>
          <w:sz w:val="20"/>
          <w:szCs w:val="20"/>
        </w:rPr>
        <w:t xml:space="preserve">                  </w:t>
      </w:r>
      <w:r w:rsidRPr="0073107E">
        <w:rPr>
          <w:rFonts w:ascii="Arial LatArm" w:hAnsi="Arial LatArm" w:cs="Arial"/>
          <w:b/>
          <w:bCs/>
          <w:sz w:val="20"/>
          <w:szCs w:val="20"/>
        </w:rPr>
        <w:t xml:space="preserve">                                                                                hydrocortisone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904E95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&lt;&lt;Կոտայք&gt;&gt;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&lt;&lt;Կոտայք&gt;&gt;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04E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904E95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04E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BC19EC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294</w:t>
      </w:r>
    </w:p>
    <w:p w:rsidR="00F23FF2" w:rsidRDefault="00F23FF2" w:rsidP="000441FF">
      <w:pPr>
        <w:rPr>
          <w:rFonts w:ascii="Sylfaen" w:hAnsi="Sylfaen" w:cs="Sylfaen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C19EC">
        <w:rPr>
          <w:rFonts w:ascii="Sylfaen" w:hAnsi="Sylfaen" w:cs="Sylfaen"/>
          <w:b/>
          <w:bCs/>
          <w:sz w:val="20"/>
          <w:szCs w:val="20"/>
        </w:rPr>
        <w:t>Էմօքսիպին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7419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4781,25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F6798E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295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6798E">
        <w:rPr>
          <w:rFonts w:ascii="Arial LatArm" w:hAnsi="Arial LatArm" w:cs="Arial"/>
          <w:b/>
          <w:bCs/>
          <w:sz w:val="20"/>
          <w:szCs w:val="20"/>
        </w:rPr>
        <w:t>´áñ³ÃÃáõ</w:t>
      </w: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7419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74191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18464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1780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15713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296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15713B">
        <w:rPr>
          <w:rFonts w:ascii="Arial LatArm" w:hAnsi="Arial LatArm" w:cs="Arial"/>
          <w:b/>
          <w:bCs/>
          <w:sz w:val="20"/>
          <w:szCs w:val="20"/>
        </w:rPr>
        <w:t>¸ÇÏÉáµ»éÉ</w:t>
      </w: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55C5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16250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855C52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55C5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19176,67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9B3C79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297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9B3C79">
        <w:rPr>
          <w:rFonts w:ascii="Arial LatArm" w:hAnsi="Arial LatArm" w:cs="Arial"/>
          <w:b/>
          <w:bCs/>
          <w:sz w:val="20"/>
          <w:szCs w:val="20"/>
        </w:rPr>
        <w:t>¸ÇÏÉáµ»éÉ</w:t>
      </w: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Default="00F23FF2" w:rsidP="00507A4B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</w:t>
            </w:r>
            <w:r>
              <w:rPr>
                <w:rFonts w:ascii="Arial Armenian" w:hAnsi="Arial Armenian"/>
                <w:sz w:val="20"/>
                <w:szCs w:val="20"/>
              </w:rPr>
              <w:t>8250</w:t>
            </w:r>
          </w:p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9E2F0B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9E2F0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10020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813059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298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13059">
        <w:rPr>
          <w:rFonts w:ascii="Arial LatArm" w:hAnsi="Arial LatArm" w:cs="Arial"/>
          <w:b/>
          <w:bCs/>
          <w:sz w:val="20"/>
          <w:szCs w:val="20"/>
        </w:rPr>
        <w:t>Î»ïáÝ³É</w:t>
      </w: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2244" w:rsidRDefault="00F23FF2" w:rsidP="00287739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7769,16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87739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&lt;&lt;Լեյկո Ալեքս&gt;&gt;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8773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10583,33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245862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299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245862">
        <w:rPr>
          <w:rFonts w:ascii="Arial LatArm" w:hAnsi="Arial LatArm" w:cs="Arial"/>
          <w:b/>
          <w:bCs/>
          <w:sz w:val="20"/>
          <w:szCs w:val="20"/>
        </w:rPr>
        <w:t>î»µ³ÝïÇÝ</w:t>
      </w:r>
    </w:p>
    <w:p w:rsidR="00F23FF2" w:rsidRPr="0024586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87739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2244" w:rsidRDefault="00F23FF2" w:rsidP="00287739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7333,33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C63A7A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300</w:t>
      </w:r>
    </w:p>
    <w:p w:rsidR="00F23FF2" w:rsidRDefault="00F23FF2" w:rsidP="000441FF">
      <w:pPr>
        <w:rPr>
          <w:rFonts w:ascii="Calibri" w:hAnsi="Calibri" w:cs="Sylfaen"/>
          <w:b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63A7A">
        <w:rPr>
          <w:rFonts w:ascii="Arial LatArm" w:hAnsi="Arial LatArm" w:cs="Sylfaen"/>
          <w:b/>
        </w:rPr>
        <w:t>ØÇÉ¹ñáÝ³ï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287B7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2244" w:rsidRDefault="00F23FF2" w:rsidP="00287B73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5267,16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87B73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287B7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9133,333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524698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301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24698">
        <w:rPr>
          <w:rFonts w:ascii="Arial LatArm" w:hAnsi="Arial LatArm" w:cs="Arial"/>
          <w:b/>
          <w:bCs/>
          <w:sz w:val="20"/>
          <w:szCs w:val="20"/>
        </w:rPr>
        <w:t>ØÇÉ¹ñáÝ³ï</w:t>
      </w:r>
    </w:p>
    <w:p w:rsidR="00F23FF2" w:rsidRPr="00524698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&lt;&lt;Արֆարմացիա&gt;&gt;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5A2244" w:rsidRDefault="00F23FF2" w:rsidP="00266A9A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3326,66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266A9A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  <w:p w:rsidR="00F23FF2" w:rsidRPr="00C955AF" w:rsidRDefault="00F23FF2" w:rsidP="00773B4D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73B4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5437,5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Pr="005F5184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302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F5184">
        <w:rPr>
          <w:rFonts w:ascii="Arial LatArm" w:hAnsi="Arial LatArm" w:cs="Arial"/>
          <w:b/>
          <w:bCs/>
          <w:sz w:val="20"/>
          <w:szCs w:val="20"/>
        </w:rPr>
        <w:t>²ï³ñ³ùë</w:t>
      </w: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773B4D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&lt;&lt;Կոտայք&gt;&gt;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73B4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4500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773B4D" w:rsidRDefault="00F23FF2" w:rsidP="00324AA7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507A4B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773B4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5437,5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F810AE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303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F810AE">
        <w:rPr>
          <w:rFonts w:ascii="Arial LatArm" w:hAnsi="Arial LatArm" w:cs="Arial"/>
          <w:b/>
          <w:bCs/>
          <w:sz w:val="20"/>
          <w:szCs w:val="20"/>
        </w:rPr>
        <w:t>¾ëÏ³ñ¹</w:t>
      </w:r>
    </w:p>
    <w:p w:rsidR="00F23FF2" w:rsidRPr="00F810AE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6C5659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1845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8748B2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304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8748B2">
        <w:rPr>
          <w:rFonts w:ascii="Arial LatArm" w:hAnsi="Arial LatArm" w:cs="Arial"/>
          <w:b/>
          <w:bCs/>
          <w:sz w:val="20"/>
          <w:szCs w:val="20"/>
        </w:rPr>
        <w:t>Èáõó»ï³Ù</w:t>
      </w:r>
    </w:p>
    <w:p w:rsidR="00F23FF2" w:rsidRPr="008748B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507A4B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507A4B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Նատալի</w:t>
            </w:r>
            <w:r w:rsidRPr="00D35F8A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D35F8A">
              <w:rPr>
                <w:rFonts w:ascii="Sylfaen" w:hAnsi="Sylfaen" w:cs="Sylfaen"/>
                <w:b/>
                <w:bCs/>
                <w:sz w:val="20"/>
                <w:szCs w:val="20"/>
              </w:rPr>
              <w:t>ֆարմ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E13D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14165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563AE7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307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63AE7">
        <w:rPr>
          <w:rFonts w:ascii="Arial LatArm" w:hAnsi="Arial LatArm" w:cs="Arial"/>
          <w:b/>
          <w:bCs/>
          <w:sz w:val="20"/>
          <w:szCs w:val="20"/>
        </w:rPr>
        <w:t>¸»ÝïÇÝ å³ëï³ /Å³Ù³Ý³Ï³íáñ åÉáÙµ³ÝÛáõÃ/</w:t>
      </w:r>
    </w:p>
    <w:p w:rsidR="00F23FF2" w:rsidRPr="00563AE7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E13D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3E13D2" w:rsidRDefault="00F23FF2" w:rsidP="000441FF">
      <w:pPr>
        <w:rPr>
          <w:rFonts w:ascii="Sylfaen" w:hAnsi="Sylfaen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3E13D2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4750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563AE7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308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63AE7">
        <w:rPr>
          <w:rFonts w:ascii="Arial LatArm" w:hAnsi="Arial LatArm" w:cs="Arial"/>
          <w:b/>
          <w:bCs/>
          <w:sz w:val="20"/>
          <w:szCs w:val="20"/>
        </w:rPr>
        <w:t>¾Ý¹áÙ»ï³½áÝ</w:t>
      </w:r>
    </w:p>
    <w:p w:rsidR="00F23FF2" w:rsidRPr="00563AE7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F48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563AE7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309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563AE7">
        <w:rPr>
          <w:rFonts w:ascii="Arial LatArm" w:hAnsi="Arial LatArm" w:cs="Arial"/>
          <w:b/>
          <w:bCs/>
          <w:sz w:val="20"/>
          <w:szCs w:val="20"/>
        </w:rPr>
        <w:t>Îáñ»·³</w:t>
      </w:r>
    </w:p>
    <w:p w:rsidR="00F23FF2" w:rsidRPr="00563AE7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&lt;&lt;ԼեյկոԱլեքս 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02783A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&lt;&lt;ԼեյկոԱլեքս 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0278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66150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002E1B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311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2E1B">
        <w:rPr>
          <w:rFonts w:ascii="Arial LatArm" w:hAnsi="Arial LatArm" w:cs="Arial"/>
          <w:b/>
          <w:bCs/>
          <w:sz w:val="20"/>
          <w:szCs w:val="20"/>
        </w:rPr>
        <w:t>Î³Ý³ÉÁ ãáñ³óÝáÕ</w:t>
      </w:r>
    </w:p>
    <w:p w:rsidR="00F23FF2" w:rsidRPr="00002E1B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F5670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441234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>
        <w:rPr>
          <w:rFonts w:ascii="Calibri" w:hAnsi="Calibri"/>
          <w:b/>
        </w:rPr>
        <w:t>312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002E1B">
        <w:rPr>
          <w:rFonts w:ascii="Arial LatArm" w:hAnsi="Arial LatArm" w:cs="Arial"/>
          <w:b/>
          <w:bCs/>
          <w:sz w:val="20"/>
          <w:szCs w:val="20"/>
        </w:rPr>
        <w:t>Î³Ý³ÉÁ É³ÛÝ³óÝáÕ</w:t>
      </w:r>
    </w:p>
    <w:p w:rsidR="00F23FF2" w:rsidRPr="00002E1B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904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E94129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313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E94129">
        <w:rPr>
          <w:rFonts w:ascii="Arial LatArm" w:hAnsi="Arial LatArm" w:cs="Arial"/>
          <w:b/>
          <w:bCs/>
          <w:sz w:val="20"/>
          <w:szCs w:val="20"/>
        </w:rPr>
        <w:t>Ð»Ùáëï³ïÇÏ ÉáõÍáõÛÃ</w:t>
      </w:r>
    </w:p>
    <w:p w:rsidR="00F23FF2" w:rsidRPr="00E94129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8904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B90D9C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314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B90D9C">
        <w:rPr>
          <w:rFonts w:ascii="Arial LatArm" w:hAnsi="Arial LatArm" w:cs="Arial"/>
          <w:b/>
          <w:bCs/>
          <w:sz w:val="20"/>
          <w:szCs w:val="20"/>
        </w:rPr>
        <w:t>Ü³ïñÇáõÙÇ ÑÇåáùÉáñÇ¹</w:t>
      </w:r>
    </w:p>
    <w:p w:rsidR="00F23FF2" w:rsidRPr="00B90D9C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23AA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2800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Default="00F23FF2" w:rsidP="000441FF">
      <w:pPr>
        <w:outlineLvl w:val="0"/>
        <w:rPr>
          <w:rFonts w:ascii="Sylfaen" w:hAnsi="Sylfaen" w:cs="Sylfaen"/>
          <w:b/>
        </w:rPr>
      </w:pPr>
    </w:p>
    <w:p w:rsidR="00F23FF2" w:rsidRPr="00702399" w:rsidRDefault="00F23FF2" w:rsidP="000441FF">
      <w:pPr>
        <w:outlineLvl w:val="0"/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Չափաբաժին</w:t>
      </w:r>
      <w:r w:rsidRPr="00C955AF">
        <w:rPr>
          <w:rFonts w:ascii="Arial LatArm" w:hAnsi="Arial LatArm"/>
          <w:b/>
        </w:rPr>
        <w:t xml:space="preserve"> -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>
        <w:rPr>
          <w:rFonts w:ascii="Calibri" w:hAnsi="Calibri" w:cs="Arial"/>
          <w:b/>
          <w:bCs/>
          <w:sz w:val="20"/>
          <w:szCs w:val="20"/>
        </w:rPr>
        <w:t>316</w:t>
      </w:r>
    </w:p>
    <w:p w:rsidR="00F23FF2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  <w:r w:rsidRPr="00C955AF">
        <w:rPr>
          <w:rFonts w:ascii="Sylfaen" w:hAnsi="Sylfaen" w:cs="Sylfaen"/>
          <w:b/>
        </w:rPr>
        <w:t>Գնման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առարկա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է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հանդիսանում</w:t>
      </w:r>
      <w:r w:rsidRPr="00C955AF">
        <w:rPr>
          <w:rFonts w:ascii="Arial LatArm" w:hAnsi="Arial LatArm" w:cs="Sylfaen"/>
          <w:b/>
        </w:rPr>
        <w:t xml:space="preserve">   </w:t>
      </w:r>
      <w:r w:rsidRPr="00C955AF">
        <w:rPr>
          <w:rFonts w:ascii="Arial LatArm" w:hAnsi="Arial LatArm" w:cs="Arial"/>
          <w:b/>
          <w:bCs/>
          <w:sz w:val="20"/>
          <w:szCs w:val="20"/>
        </w:rPr>
        <w:t xml:space="preserve"> </w:t>
      </w:r>
      <w:r w:rsidRPr="00702399">
        <w:rPr>
          <w:rFonts w:ascii="Arial LatArm" w:hAnsi="Arial LatArm" w:cs="Arial"/>
          <w:b/>
          <w:bCs/>
          <w:sz w:val="20"/>
          <w:szCs w:val="20"/>
        </w:rPr>
        <w:t>üÇùëá¹»Ýï</w:t>
      </w:r>
    </w:p>
    <w:p w:rsidR="00F23FF2" w:rsidRPr="00702399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441234" w:rsidRDefault="00F23FF2" w:rsidP="000441FF">
      <w:pPr>
        <w:rPr>
          <w:rFonts w:ascii="Calibri" w:hAnsi="Calibri" w:cs="Arial"/>
          <w:b/>
          <w:bCs/>
          <w:sz w:val="20"/>
          <w:szCs w:val="20"/>
        </w:rPr>
      </w:pPr>
    </w:p>
    <w:p w:rsidR="00F23FF2" w:rsidRPr="00D33502" w:rsidRDefault="00F23FF2" w:rsidP="000441FF">
      <w:pPr>
        <w:rPr>
          <w:rFonts w:ascii="Calibri" w:hAnsi="Calibri" w:cs="Sylfaen"/>
          <w:b/>
        </w:rPr>
      </w:pPr>
    </w:p>
    <w:tbl>
      <w:tblPr>
        <w:tblW w:w="10454" w:type="dxa"/>
        <w:tblInd w:w="98" w:type="dxa"/>
        <w:tblLayout w:type="fixed"/>
        <w:tblLook w:val="0000"/>
      </w:tblPr>
      <w:tblGrid>
        <w:gridCol w:w="480"/>
        <w:gridCol w:w="2313"/>
        <w:gridCol w:w="2355"/>
        <w:gridCol w:w="2418"/>
        <w:gridCol w:w="2888"/>
      </w:tblGrid>
      <w:tr w:rsidR="00F23FF2" w:rsidRPr="00C955AF" w:rsidTr="00324AA7">
        <w:trPr>
          <w:trHeight w:val="110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Հրավերի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պահանջներին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չհամապատասխանող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հայտեր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/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չհամապատասխանելու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C955AF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 w:rsidRPr="00C955AF"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Անհամապատասխանության</w:t>
            </w:r>
            <w:r w:rsidRPr="00C955AF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համառոտ</w:t>
            </w: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F2" w:rsidRPr="00C955AF" w:rsidRDefault="00F23FF2" w:rsidP="00324AA7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 LatArm"/>
                <w:sz w:val="20"/>
                <w:szCs w:val="20"/>
              </w:rPr>
              <w:t>X</w:t>
            </w:r>
          </w:p>
        </w:tc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F2" w:rsidRPr="00C955AF" w:rsidRDefault="00F23FF2" w:rsidP="00324AA7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</w:tr>
    </w:tbl>
    <w:p w:rsidR="00F23FF2" w:rsidRPr="00C955AF" w:rsidRDefault="00F23FF2" w:rsidP="000441FF">
      <w:pPr>
        <w:rPr>
          <w:rFonts w:ascii="Arial LatArm" w:hAnsi="Arial LatArm" w:cs="Sylfaen"/>
          <w:b/>
        </w:rPr>
      </w:pPr>
    </w:p>
    <w:tbl>
      <w:tblPr>
        <w:tblW w:w="10585" w:type="dxa"/>
        <w:tblInd w:w="98" w:type="dxa"/>
        <w:tblLook w:val="0000"/>
      </w:tblPr>
      <w:tblGrid>
        <w:gridCol w:w="3022"/>
        <w:gridCol w:w="3280"/>
        <w:gridCol w:w="2518"/>
        <w:gridCol w:w="1765"/>
      </w:tblGrid>
      <w:tr w:rsidR="00F23FF2" w:rsidRPr="00C955AF" w:rsidTr="00324AA7">
        <w:trPr>
          <w:trHeight w:val="1232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Մասնակիցների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զբաղեցրած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տեղը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5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մասնակից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ընտրված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նշել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X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Մասնակցի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առաջարկած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գինը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        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ՀՀ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sz w:val="20"/>
                <w:szCs w:val="20"/>
              </w:rPr>
              <w:t>դրամով</w:t>
            </w:r>
            <w:r w:rsidRPr="00C955AF">
              <w:rPr>
                <w:rFonts w:ascii="Arial LatArm" w:hAnsi="Arial LatArm" w:cs="Arial"/>
                <w:sz w:val="20"/>
                <w:szCs w:val="20"/>
              </w:rPr>
              <w:t>/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/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-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ի</w:t>
            </w: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/ </w:t>
            </w:r>
            <w:r w:rsidRPr="00C955AF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</w:p>
        </w:tc>
      </w:tr>
      <w:tr w:rsidR="00F23FF2" w:rsidRPr="00C955AF" w:rsidTr="00324AA7">
        <w:trPr>
          <w:trHeight w:val="430"/>
        </w:trPr>
        <w:tc>
          <w:tcPr>
            <w:tcW w:w="3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</w:tr>
      <w:tr w:rsidR="00F23FF2" w:rsidRPr="00C955AF" w:rsidTr="00324AA7">
        <w:trPr>
          <w:trHeight w:val="890"/>
        </w:trPr>
        <w:tc>
          <w:tcPr>
            <w:tcW w:w="3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3FF2" w:rsidRPr="00C955AF" w:rsidRDefault="00F23FF2" w:rsidP="00324AA7">
            <w:pPr>
              <w:rPr>
                <w:rFonts w:ascii="Arial LatArm" w:hAnsi="Arial LatArm" w:cs="Arial"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&lt;&lt;Մեդտեխսերվիս&gt;&gt;  ՍՊԸ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 w:rsidRPr="00C955AF">
              <w:rPr>
                <w:rFonts w:ascii="Arial LatArm" w:hAnsi="Arial LatArm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3FF2" w:rsidRDefault="00F23FF2" w:rsidP="00B23AA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67200</w:t>
            </w:r>
          </w:p>
          <w:p w:rsidR="00F23FF2" w:rsidRPr="00C955AF" w:rsidRDefault="00F23FF2" w:rsidP="00324A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F23FF2" w:rsidRDefault="00F23FF2" w:rsidP="00F54DD4">
      <w:pPr>
        <w:rPr>
          <w:rFonts w:ascii="Calibri" w:hAnsi="Calibri" w:cs="Sylfaen"/>
          <w:b/>
        </w:rPr>
      </w:pPr>
    </w:p>
    <w:p w:rsidR="00F23FF2" w:rsidRDefault="00F23FF2" w:rsidP="00F54DD4">
      <w:pPr>
        <w:rPr>
          <w:rFonts w:ascii="Calibri" w:hAnsi="Calibri" w:cs="Sylfaen"/>
          <w:b/>
        </w:rPr>
      </w:pPr>
    </w:p>
    <w:p w:rsidR="00F23FF2" w:rsidRPr="002501AC" w:rsidRDefault="00F23FF2" w:rsidP="00F54DD4">
      <w:pPr>
        <w:rPr>
          <w:rFonts w:ascii="Calibri" w:hAnsi="Calibri" w:cs="Sylfaen"/>
          <w:b/>
        </w:rPr>
      </w:pPr>
    </w:p>
    <w:p w:rsidR="00F23FF2" w:rsidRPr="00C955AF" w:rsidRDefault="00F23FF2" w:rsidP="00F54DD4">
      <w:pPr>
        <w:rPr>
          <w:rFonts w:ascii="Arial LatArm" w:hAnsi="Arial LatArm" w:cs="Sylfaen"/>
          <w:b/>
        </w:rPr>
      </w:pPr>
      <w:r w:rsidRPr="00C955AF">
        <w:rPr>
          <w:rFonts w:ascii="Arial LatArm" w:hAnsi="Arial LatArm" w:cs="Sylfaen"/>
          <w:b/>
        </w:rPr>
        <w:t xml:space="preserve">§¶ÝáõÙÝ»ñÇ Ù³ëÇÝ ¦ ÐÐ ûñ»ÝùÇ 9-ñ¹ Ñá¹í³ÍÇ Ñ³Ù³Ó³ÛÝ `³Ý·áñÍáõÃÛ³Ý Å³ÙÏ»ï ¿ ë³ÑÙ³ÝíáõÙ ëáõÛÝ Ñ³Ûï³ñ³ñáõÃÛáõÝÁ   Ññ³å³ñ³Ï»Éáõ  ûñí³Ý Ñ³çáñ¹áÕ </w:t>
      </w:r>
      <w:r w:rsidRPr="00C955AF">
        <w:rPr>
          <w:rFonts w:ascii="Sylfaen" w:hAnsi="Sylfaen" w:cs="Sylfaen"/>
          <w:b/>
        </w:rPr>
        <w:t>օ</w:t>
      </w:r>
      <w:r w:rsidRPr="00C955AF">
        <w:rPr>
          <w:rFonts w:ascii="Arial LatArm" w:hAnsi="Arial LatArm" w:cs="Arial Armenian"/>
          <w:b/>
        </w:rPr>
        <w:t>ñí³ÝÇó Ñ»ïá  ÙÇÝã¨ 5-ñ¹ ûñ³óáõó³ÛÇÝ ûñ</w:t>
      </w:r>
      <w:r w:rsidRPr="00C955AF">
        <w:rPr>
          <w:rFonts w:ascii="Sylfaen" w:hAnsi="Sylfaen" w:cs="Sylfaen"/>
          <w:b/>
        </w:rPr>
        <w:t>ը</w:t>
      </w:r>
      <w:r w:rsidRPr="00C955AF">
        <w:rPr>
          <w:rFonts w:ascii="Arial LatArm" w:hAnsi="Arial LatArm" w:cs="Arial Armenian"/>
          <w:b/>
        </w:rPr>
        <w:t xml:space="preserve">  </w:t>
      </w:r>
      <w:r w:rsidRPr="00C955AF">
        <w:rPr>
          <w:rFonts w:ascii="Sylfaen" w:hAnsi="Sylfaen" w:cs="Sylfaen"/>
          <w:b/>
        </w:rPr>
        <w:t>ներառյալ</w:t>
      </w:r>
      <w:r w:rsidRPr="00C955AF">
        <w:rPr>
          <w:rFonts w:ascii="Arial LatArm" w:hAnsi="Arial LatArm" w:cs="Arial Armenian"/>
          <w:b/>
        </w:rPr>
        <w:t xml:space="preserve"> ÁÝÏ³Í Å³Ù³Ý³Ï³Ñ³ïí³ÍÁ:</w:t>
      </w:r>
    </w:p>
    <w:p w:rsidR="00F23FF2" w:rsidRDefault="00F23FF2" w:rsidP="00F54DD4">
      <w:pPr>
        <w:rPr>
          <w:rFonts w:ascii="Sylfaen" w:hAnsi="Sylfaen" w:cs="Sylfaen"/>
          <w:b/>
        </w:rPr>
      </w:pPr>
      <w:r w:rsidRPr="00C955AF">
        <w:rPr>
          <w:rFonts w:ascii="Arial LatArm" w:hAnsi="Arial LatArm" w:cs="Sylfaen"/>
          <w:b/>
        </w:rPr>
        <w:t xml:space="preserve">ÀÝïñí³Í ³ÙëÝ³ÏóÇ Ñ»ï å³ÛÙ³Ý³·ÇñÁ ÏÝùí»Éáõ ¿ </w:t>
      </w:r>
      <w:r w:rsidRPr="00C955AF">
        <w:rPr>
          <w:rFonts w:ascii="Sylfaen" w:hAnsi="Sylfaen" w:cs="Sylfaen"/>
          <w:b/>
        </w:rPr>
        <w:t>սահմանված</w:t>
      </w:r>
      <w:r w:rsidRPr="00C955AF">
        <w:rPr>
          <w:rFonts w:ascii="Arial LatArm" w:hAnsi="Arial LatArm"/>
          <w:b/>
        </w:rPr>
        <w:t xml:space="preserve"> </w:t>
      </w:r>
      <w:r w:rsidRPr="00C955AF">
        <w:rPr>
          <w:rFonts w:ascii="Sylfaen" w:hAnsi="Sylfaen" w:cs="Sylfaen"/>
          <w:b/>
        </w:rPr>
        <w:t>ժամկետում</w:t>
      </w:r>
      <w:r w:rsidRPr="00C955AF">
        <w:rPr>
          <w:rFonts w:ascii="Arial LatArm" w:hAnsi="Arial LatArm"/>
          <w:b/>
        </w:rPr>
        <w:t xml:space="preserve"> :</w:t>
      </w:r>
      <w:r w:rsidRPr="00C955AF">
        <w:rPr>
          <w:rFonts w:ascii="Arial LatArm" w:hAnsi="Arial LatArm"/>
        </w:rPr>
        <w:t xml:space="preserve"> </w:t>
      </w:r>
      <w:r w:rsidRPr="00C955AF">
        <w:rPr>
          <w:rFonts w:ascii="Arial LatArm" w:hAnsi="Arial LatArm"/>
          <w:b/>
        </w:rPr>
        <w:t xml:space="preserve">êáõÛÝ Ñ³Ûï³ñ³ñáõÃÛ³Ý Ñ»ï Ï³åí³Í Éñ³óáõóÇã ï»Õ»ÏáõÃÛáõÝÝ»ñ ëï³Ý³Éáõ  Ñ³Ù³ñ Ï³ñáÕ »ù ¹ÇÙ»É·ÝáõÙÝ»ñÇ Ñ³Ù³Ï³ñ·áÕ `                     </w:t>
      </w:r>
    </w:p>
    <w:p w:rsidR="00F23FF2" w:rsidRDefault="00F23FF2" w:rsidP="00F54DD4">
      <w:pPr>
        <w:rPr>
          <w:rFonts w:ascii="Sylfaen" w:hAnsi="Sylfaen" w:cs="Sylfaen"/>
          <w:b/>
        </w:rPr>
      </w:pPr>
    </w:p>
    <w:p w:rsidR="00F23FF2" w:rsidRDefault="00F23FF2" w:rsidP="00F54DD4">
      <w:pPr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Հեռ.                                094 91 69 90</w:t>
      </w:r>
    </w:p>
    <w:p w:rsidR="00F23FF2" w:rsidRPr="00C955AF" w:rsidRDefault="00F23FF2" w:rsidP="00F54DD4">
      <w:pPr>
        <w:rPr>
          <w:rFonts w:ascii="Arial LatArm" w:hAnsi="Arial LatArm" w:cs="Sylfaen"/>
          <w:b/>
        </w:rPr>
      </w:pPr>
    </w:p>
    <w:p w:rsidR="00F23FF2" w:rsidRPr="00FB64AA" w:rsidRDefault="00F23FF2" w:rsidP="00F54DD4">
      <w:pPr>
        <w:outlineLvl w:val="0"/>
        <w:rPr>
          <w:rFonts w:ascii="Calibri" w:hAnsi="Calibri"/>
          <w:color w:val="0000FF"/>
          <w:sz w:val="20"/>
          <w:szCs w:val="20"/>
          <w:u w:val="single"/>
        </w:rPr>
      </w:pPr>
      <w:r w:rsidRPr="00C955AF">
        <w:rPr>
          <w:rFonts w:ascii="Arial LatArm" w:hAnsi="Arial LatArm" w:cs="Arial Armenian"/>
          <w:b/>
        </w:rPr>
        <w:t xml:space="preserve">    </w:t>
      </w:r>
      <w:hyperlink r:id="rId5" w:history="1">
        <w:r w:rsidRPr="004B58DE">
          <w:rPr>
            <w:rStyle w:val="Hyperlink"/>
            <w:rFonts w:ascii="Calibri" w:hAnsi="Calibri" w:cs="Arial LatArm"/>
            <w:sz w:val="20"/>
            <w:szCs w:val="20"/>
          </w:rPr>
          <w:t xml:space="preserve">                               </w:t>
        </w:r>
        <w:r w:rsidRPr="004B58DE">
          <w:rPr>
            <w:rStyle w:val="Hyperlink"/>
            <w:rFonts w:ascii="Arial LatArm" w:hAnsi="Arial LatArm"/>
            <w:sz w:val="20"/>
            <w:szCs w:val="20"/>
          </w:rPr>
          <w:t xml:space="preserve"> </w:t>
        </w:r>
        <w:r w:rsidRPr="004B58DE">
          <w:rPr>
            <w:rStyle w:val="Hyperlink"/>
            <w:sz w:val="20"/>
            <w:szCs w:val="20"/>
          </w:rPr>
          <w:t xml:space="preserve">   </w:t>
        </w:r>
        <w:r w:rsidRPr="004B58DE">
          <w:rPr>
            <w:rStyle w:val="Hyperlink"/>
            <w:rFonts w:ascii="Arial LatArm" w:hAnsi="Arial LatArm"/>
            <w:sz w:val="20"/>
            <w:szCs w:val="20"/>
          </w:rPr>
          <w:t>,¿É ÷áëï ` vardenisinternat@mail.ru:</w:t>
        </w:r>
      </w:hyperlink>
    </w:p>
    <w:p w:rsidR="00F23FF2" w:rsidRDefault="00F23FF2"/>
    <w:sectPr w:rsidR="00F23FF2" w:rsidSect="007C542A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FBC"/>
    <w:multiLevelType w:val="hybridMultilevel"/>
    <w:tmpl w:val="40CC43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670B7E"/>
    <w:multiLevelType w:val="hybridMultilevel"/>
    <w:tmpl w:val="1D6AB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DEF"/>
    <w:rsid w:val="0000130A"/>
    <w:rsid w:val="00001C25"/>
    <w:rsid w:val="00002E1B"/>
    <w:rsid w:val="00004167"/>
    <w:rsid w:val="000077C6"/>
    <w:rsid w:val="00021CB6"/>
    <w:rsid w:val="00023344"/>
    <w:rsid w:val="00023DCB"/>
    <w:rsid w:val="0002783A"/>
    <w:rsid w:val="00035B90"/>
    <w:rsid w:val="0004029A"/>
    <w:rsid w:val="00043715"/>
    <w:rsid w:val="000441FF"/>
    <w:rsid w:val="0005081E"/>
    <w:rsid w:val="00051246"/>
    <w:rsid w:val="00056F18"/>
    <w:rsid w:val="0006351C"/>
    <w:rsid w:val="000660DD"/>
    <w:rsid w:val="000734A7"/>
    <w:rsid w:val="00081AF9"/>
    <w:rsid w:val="00083DEF"/>
    <w:rsid w:val="000856CA"/>
    <w:rsid w:val="00087829"/>
    <w:rsid w:val="00091B98"/>
    <w:rsid w:val="00096248"/>
    <w:rsid w:val="000962B0"/>
    <w:rsid w:val="00096FE4"/>
    <w:rsid w:val="000A3628"/>
    <w:rsid w:val="000B4163"/>
    <w:rsid w:val="000C0FCC"/>
    <w:rsid w:val="000C249C"/>
    <w:rsid w:val="000C49D3"/>
    <w:rsid w:val="000C6771"/>
    <w:rsid w:val="000C781F"/>
    <w:rsid w:val="000D02A2"/>
    <w:rsid w:val="000D3518"/>
    <w:rsid w:val="000D3D33"/>
    <w:rsid w:val="000D4187"/>
    <w:rsid w:val="000D47AB"/>
    <w:rsid w:val="000E46A9"/>
    <w:rsid w:val="000E7508"/>
    <w:rsid w:val="000F6788"/>
    <w:rsid w:val="000F6859"/>
    <w:rsid w:val="00100786"/>
    <w:rsid w:val="00101D75"/>
    <w:rsid w:val="0010531D"/>
    <w:rsid w:val="0011090C"/>
    <w:rsid w:val="0011176F"/>
    <w:rsid w:val="001179E4"/>
    <w:rsid w:val="00121349"/>
    <w:rsid w:val="00130B7F"/>
    <w:rsid w:val="00134D29"/>
    <w:rsid w:val="00135C05"/>
    <w:rsid w:val="0014027A"/>
    <w:rsid w:val="0014053F"/>
    <w:rsid w:val="00141CD7"/>
    <w:rsid w:val="00143ED5"/>
    <w:rsid w:val="00143EED"/>
    <w:rsid w:val="00145188"/>
    <w:rsid w:val="0015029F"/>
    <w:rsid w:val="00153EB3"/>
    <w:rsid w:val="0015713B"/>
    <w:rsid w:val="00166333"/>
    <w:rsid w:val="001751BA"/>
    <w:rsid w:val="00175EAE"/>
    <w:rsid w:val="0017732B"/>
    <w:rsid w:val="00181F47"/>
    <w:rsid w:val="00183BCB"/>
    <w:rsid w:val="00184578"/>
    <w:rsid w:val="00184649"/>
    <w:rsid w:val="00186B72"/>
    <w:rsid w:val="0019067F"/>
    <w:rsid w:val="00191EF0"/>
    <w:rsid w:val="00197CD9"/>
    <w:rsid w:val="001A1BDD"/>
    <w:rsid w:val="001A227F"/>
    <w:rsid w:val="001A3328"/>
    <w:rsid w:val="001A4141"/>
    <w:rsid w:val="001A5496"/>
    <w:rsid w:val="001B11FC"/>
    <w:rsid w:val="001B4329"/>
    <w:rsid w:val="001B7157"/>
    <w:rsid w:val="001C3C89"/>
    <w:rsid w:val="001C5915"/>
    <w:rsid w:val="001C66D1"/>
    <w:rsid w:val="001D0752"/>
    <w:rsid w:val="001D6BDB"/>
    <w:rsid w:val="001D7087"/>
    <w:rsid w:val="001E399F"/>
    <w:rsid w:val="001E6FEA"/>
    <w:rsid w:val="001E75C5"/>
    <w:rsid w:val="001F2119"/>
    <w:rsid w:val="001F7D79"/>
    <w:rsid w:val="00200132"/>
    <w:rsid w:val="002043CA"/>
    <w:rsid w:val="002075A1"/>
    <w:rsid w:val="00207677"/>
    <w:rsid w:val="002079F6"/>
    <w:rsid w:val="0021027A"/>
    <w:rsid w:val="0021699F"/>
    <w:rsid w:val="0022498E"/>
    <w:rsid w:val="0022572D"/>
    <w:rsid w:val="00226576"/>
    <w:rsid w:val="00231AA8"/>
    <w:rsid w:val="00236500"/>
    <w:rsid w:val="00237E6D"/>
    <w:rsid w:val="00241FC4"/>
    <w:rsid w:val="002432B0"/>
    <w:rsid w:val="00244B0F"/>
    <w:rsid w:val="00245862"/>
    <w:rsid w:val="00246BBD"/>
    <w:rsid w:val="00247B7D"/>
    <w:rsid w:val="002501AC"/>
    <w:rsid w:val="00252267"/>
    <w:rsid w:val="00252380"/>
    <w:rsid w:val="002554BC"/>
    <w:rsid w:val="00260B02"/>
    <w:rsid w:val="00266A9A"/>
    <w:rsid w:val="00266DB4"/>
    <w:rsid w:val="002740DF"/>
    <w:rsid w:val="00274191"/>
    <w:rsid w:val="00277E6B"/>
    <w:rsid w:val="002872D2"/>
    <w:rsid w:val="00287739"/>
    <w:rsid w:val="00287B73"/>
    <w:rsid w:val="00291611"/>
    <w:rsid w:val="002931DA"/>
    <w:rsid w:val="002A74AC"/>
    <w:rsid w:val="002B2A67"/>
    <w:rsid w:val="002B61D0"/>
    <w:rsid w:val="002C1C73"/>
    <w:rsid w:val="002C62E4"/>
    <w:rsid w:val="002D5E90"/>
    <w:rsid w:val="002E1AF0"/>
    <w:rsid w:val="002E26D0"/>
    <w:rsid w:val="002E3399"/>
    <w:rsid w:val="002F0A71"/>
    <w:rsid w:val="002F5337"/>
    <w:rsid w:val="0030182E"/>
    <w:rsid w:val="00302E6C"/>
    <w:rsid w:val="0031306D"/>
    <w:rsid w:val="00316118"/>
    <w:rsid w:val="00316FD6"/>
    <w:rsid w:val="00324AA7"/>
    <w:rsid w:val="0032741A"/>
    <w:rsid w:val="00335235"/>
    <w:rsid w:val="003357EB"/>
    <w:rsid w:val="003368A2"/>
    <w:rsid w:val="00340669"/>
    <w:rsid w:val="00340866"/>
    <w:rsid w:val="0034722E"/>
    <w:rsid w:val="003567BA"/>
    <w:rsid w:val="00362956"/>
    <w:rsid w:val="0036497E"/>
    <w:rsid w:val="003654E0"/>
    <w:rsid w:val="00371549"/>
    <w:rsid w:val="00375CB7"/>
    <w:rsid w:val="00376972"/>
    <w:rsid w:val="003810F4"/>
    <w:rsid w:val="003834FF"/>
    <w:rsid w:val="003915AD"/>
    <w:rsid w:val="003A4EFB"/>
    <w:rsid w:val="003A67B7"/>
    <w:rsid w:val="003B51A3"/>
    <w:rsid w:val="003C53FA"/>
    <w:rsid w:val="003C6EA4"/>
    <w:rsid w:val="003D2114"/>
    <w:rsid w:val="003D22C0"/>
    <w:rsid w:val="003D5437"/>
    <w:rsid w:val="003D5BA3"/>
    <w:rsid w:val="003E13D2"/>
    <w:rsid w:val="003E2C83"/>
    <w:rsid w:val="003E60EC"/>
    <w:rsid w:val="003E716C"/>
    <w:rsid w:val="003E7337"/>
    <w:rsid w:val="003E7F78"/>
    <w:rsid w:val="003F0227"/>
    <w:rsid w:val="003F4F47"/>
    <w:rsid w:val="003F51DD"/>
    <w:rsid w:val="004024A2"/>
    <w:rsid w:val="004063F3"/>
    <w:rsid w:val="00412119"/>
    <w:rsid w:val="0041772F"/>
    <w:rsid w:val="00420DD4"/>
    <w:rsid w:val="004225DD"/>
    <w:rsid w:val="004238CC"/>
    <w:rsid w:val="00423C8A"/>
    <w:rsid w:val="0042420C"/>
    <w:rsid w:val="004262B2"/>
    <w:rsid w:val="004302C6"/>
    <w:rsid w:val="004314CF"/>
    <w:rsid w:val="004326FC"/>
    <w:rsid w:val="00441234"/>
    <w:rsid w:val="004450E7"/>
    <w:rsid w:val="0044664F"/>
    <w:rsid w:val="004467E9"/>
    <w:rsid w:val="004473F9"/>
    <w:rsid w:val="00454F43"/>
    <w:rsid w:val="0047483A"/>
    <w:rsid w:val="0049466B"/>
    <w:rsid w:val="00495976"/>
    <w:rsid w:val="00496C38"/>
    <w:rsid w:val="004B4332"/>
    <w:rsid w:val="004B58DE"/>
    <w:rsid w:val="004C1F0A"/>
    <w:rsid w:val="004C1F11"/>
    <w:rsid w:val="004C401B"/>
    <w:rsid w:val="004C5483"/>
    <w:rsid w:val="004C5F81"/>
    <w:rsid w:val="004D60A0"/>
    <w:rsid w:val="004E071A"/>
    <w:rsid w:val="004E1B5A"/>
    <w:rsid w:val="004E3A0C"/>
    <w:rsid w:val="004E5DD5"/>
    <w:rsid w:val="004F094B"/>
    <w:rsid w:val="004F0E89"/>
    <w:rsid w:val="004F447E"/>
    <w:rsid w:val="004F4773"/>
    <w:rsid w:val="00504990"/>
    <w:rsid w:val="00505176"/>
    <w:rsid w:val="00506220"/>
    <w:rsid w:val="00507A4B"/>
    <w:rsid w:val="00514FF2"/>
    <w:rsid w:val="005200BE"/>
    <w:rsid w:val="00523AF1"/>
    <w:rsid w:val="00524698"/>
    <w:rsid w:val="00525537"/>
    <w:rsid w:val="00527EAF"/>
    <w:rsid w:val="00544E01"/>
    <w:rsid w:val="00546FB6"/>
    <w:rsid w:val="0054770E"/>
    <w:rsid w:val="00557574"/>
    <w:rsid w:val="00557AC2"/>
    <w:rsid w:val="00560215"/>
    <w:rsid w:val="00563AE7"/>
    <w:rsid w:val="0056696B"/>
    <w:rsid w:val="00572687"/>
    <w:rsid w:val="0057491A"/>
    <w:rsid w:val="00576354"/>
    <w:rsid w:val="00585AA7"/>
    <w:rsid w:val="00586027"/>
    <w:rsid w:val="005906B5"/>
    <w:rsid w:val="00592A28"/>
    <w:rsid w:val="005944AB"/>
    <w:rsid w:val="0059467B"/>
    <w:rsid w:val="00594C1D"/>
    <w:rsid w:val="00597458"/>
    <w:rsid w:val="00597491"/>
    <w:rsid w:val="005A1BCB"/>
    <w:rsid w:val="005A2244"/>
    <w:rsid w:val="005A62B2"/>
    <w:rsid w:val="005A65C8"/>
    <w:rsid w:val="005C0454"/>
    <w:rsid w:val="005C3CEB"/>
    <w:rsid w:val="005C4BF7"/>
    <w:rsid w:val="005C7066"/>
    <w:rsid w:val="005D0A9B"/>
    <w:rsid w:val="005D5886"/>
    <w:rsid w:val="005D72E7"/>
    <w:rsid w:val="005E4154"/>
    <w:rsid w:val="005E6051"/>
    <w:rsid w:val="005E60DC"/>
    <w:rsid w:val="005E7466"/>
    <w:rsid w:val="005F29F8"/>
    <w:rsid w:val="005F37E1"/>
    <w:rsid w:val="005F5184"/>
    <w:rsid w:val="006004C0"/>
    <w:rsid w:val="00602ED8"/>
    <w:rsid w:val="006053A8"/>
    <w:rsid w:val="0061282F"/>
    <w:rsid w:val="00620893"/>
    <w:rsid w:val="00622406"/>
    <w:rsid w:val="00635659"/>
    <w:rsid w:val="00636CE0"/>
    <w:rsid w:val="00642114"/>
    <w:rsid w:val="0064288B"/>
    <w:rsid w:val="0064547B"/>
    <w:rsid w:val="00660515"/>
    <w:rsid w:val="00661031"/>
    <w:rsid w:val="006716CA"/>
    <w:rsid w:val="0067188B"/>
    <w:rsid w:val="00676540"/>
    <w:rsid w:val="00681C7D"/>
    <w:rsid w:val="00696A16"/>
    <w:rsid w:val="00697607"/>
    <w:rsid w:val="006A1223"/>
    <w:rsid w:val="006A3FEF"/>
    <w:rsid w:val="006A61D4"/>
    <w:rsid w:val="006B0006"/>
    <w:rsid w:val="006B12DE"/>
    <w:rsid w:val="006B1621"/>
    <w:rsid w:val="006B1C8B"/>
    <w:rsid w:val="006B5578"/>
    <w:rsid w:val="006B6A0D"/>
    <w:rsid w:val="006C0F28"/>
    <w:rsid w:val="006C1680"/>
    <w:rsid w:val="006C2BAB"/>
    <w:rsid w:val="006C5659"/>
    <w:rsid w:val="006D14F0"/>
    <w:rsid w:val="006D2A64"/>
    <w:rsid w:val="006D2E9C"/>
    <w:rsid w:val="006F062B"/>
    <w:rsid w:val="006F5060"/>
    <w:rsid w:val="006F5980"/>
    <w:rsid w:val="00702399"/>
    <w:rsid w:val="00702C6B"/>
    <w:rsid w:val="00704EB0"/>
    <w:rsid w:val="007056DE"/>
    <w:rsid w:val="007112FB"/>
    <w:rsid w:val="00712F78"/>
    <w:rsid w:val="0071398B"/>
    <w:rsid w:val="00714B19"/>
    <w:rsid w:val="00724EE8"/>
    <w:rsid w:val="0072606D"/>
    <w:rsid w:val="0073107E"/>
    <w:rsid w:val="0073277C"/>
    <w:rsid w:val="00732DC2"/>
    <w:rsid w:val="007333B1"/>
    <w:rsid w:val="00735668"/>
    <w:rsid w:val="00737521"/>
    <w:rsid w:val="00737A98"/>
    <w:rsid w:val="00744177"/>
    <w:rsid w:val="0074554E"/>
    <w:rsid w:val="007467AB"/>
    <w:rsid w:val="00750C99"/>
    <w:rsid w:val="0075131D"/>
    <w:rsid w:val="007523C1"/>
    <w:rsid w:val="00756B48"/>
    <w:rsid w:val="007605DA"/>
    <w:rsid w:val="007624E5"/>
    <w:rsid w:val="00773B4D"/>
    <w:rsid w:val="007746AC"/>
    <w:rsid w:val="00782CF7"/>
    <w:rsid w:val="00784736"/>
    <w:rsid w:val="007930E7"/>
    <w:rsid w:val="00795A50"/>
    <w:rsid w:val="007A02CB"/>
    <w:rsid w:val="007A1512"/>
    <w:rsid w:val="007A54C6"/>
    <w:rsid w:val="007A577A"/>
    <w:rsid w:val="007B71A4"/>
    <w:rsid w:val="007B7C12"/>
    <w:rsid w:val="007C0B36"/>
    <w:rsid w:val="007C19FE"/>
    <w:rsid w:val="007C542A"/>
    <w:rsid w:val="007D26AC"/>
    <w:rsid w:val="007D5811"/>
    <w:rsid w:val="007D7754"/>
    <w:rsid w:val="007E0602"/>
    <w:rsid w:val="007F2763"/>
    <w:rsid w:val="007F3CF8"/>
    <w:rsid w:val="007F4713"/>
    <w:rsid w:val="007F56FD"/>
    <w:rsid w:val="0080205A"/>
    <w:rsid w:val="00805AA7"/>
    <w:rsid w:val="00813059"/>
    <w:rsid w:val="00814139"/>
    <w:rsid w:val="008176D5"/>
    <w:rsid w:val="00825481"/>
    <w:rsid w:val="00826093"/>
    <w:rsid w:val="00827A31"/>
    <w:rsid w:val="00830B7F"/>
    <w:rsid w:val="00832810"/>
    <w:rsid w:val="00832CD6"/>
    <w:rsid w:val="00834575"/>
    <w:rsid w:val="00836513"/>
    <w:rsid w:val="0084491E"/>
    <w:rsid w:val="008508BE"/>
    <w:rsid w:val="00854140"/>
    <w:rsid w:val="0085449C"/>
    <w:rsid w:val="00855C52"/>
    <w:rsid w:val="008651DB"/>
    <w:rsid w:val="00866635"/>
    <w:rsid w:val="0087159A"/>
    <w:rsid w:val="00871C24"/>
    <w:rsid w:val="008743AD"/>
    <w:rsid w:val="008746A0"/>
    <w:rsid w:val="008748B2"/>
    <w:rsid w:val="00874C54"/>
    <w:rsid w:val="00875B5A"/>
    <w:rsid w:val="0088053D"/>
    <w:rsid w:val="00880E5F"/>
    <w:rsid w:val="008832C0"/>
    <w:rsid w:val="008904FD"/>
    <w:rsid w:val="00893FC4"/>
    <w:rsid w:val="00894738"/>
    <w:rsid w:val="008A3BE8"/>
    <w:rsid w:val="008A6625"/>
    <w:rsid w:val="008B47E2"/>
    <w:rsid w:val="008C2087"/>
    <w:rsid w:val="008C33FA"/>
    <w:rsid w:val="008C70D1"/>
    <w:rsid w:val="008D0B1E"/>
    <w:rsid w:val="008D0BE2"/>
    <w:rsid w:val="008D4D39"/>
    <w:rsid w:val="008E12B7"/>
    <w:rsid w:val="008E7499"/>
    <w:rsid w:val="008E788C"/>
    <w:rsid w:val="008F15CF"/>
    <w:rsid w:val="008F384E"/>
    <w:rsid w:val="008F52A5"/>
    <w:rsid w:val="0090070A"/>
    <w:rsid w:val="00904E95"/>
    <w:rsid w:val="00913099"/>
    <w:rsid w:val="0091314E"/>
    <w:rsid w:val="009235F1"/>
    <w:rsid w:val="009271B6"/>
    <w:rsid w:val="00927F9D"/>
    <w:rsid w:val="0093056E"/>
    <w:rsid w:val="009310D8"/>
    <w:rsid w:val="00937CA0"/>
    <w:rsid w:val="00942198"/>
    <w:rsid w:val="009452AE"/>
    <w:rsid w:val="00956811"/>
    <w:rsid w:val="00962C90"/>
    <w:rsid w:val="009645C0"/>
    <w:rsid w:val="009710C4"/>
    <w:rsid w:val="00975D95"/>
    <w:rsid w:val="00976C67"/>
    <w:rsid w:val="00994274"/>
    <w:rsid w:val="00995279"/>
    <w:rsid w:val="009960C2"/>
    <w:rsid w:val="009A7491"/>
    <w:rsid w:val="009B00C4"/>
    <w:rsid w:val="009B0747"/>
    <w:rsid w:val="009B3C79"/>
    <w:rsid w:val="009B441A"/>
    <w:rsid w:val="009B7B31"/>
    <w:rsid w:val="009C285C"/>
    <w:rsid w:val="009C302D"/>
    <w:rsid w:val="009C3A9A"/>
    <w:rsid w:val="009C628B"/>
    <w:rsid w:val="009C7050"/>
    <w:rsid w:val="009D2FC8"/>
    <w:rsid w:val="009D4CD2"/>
    <w:rsid w:val="009E1532"/>
    <w:rsid w:val="009E2F0B"/>
    <w:rsid w:val="009E4A3F"/>
    <w:rsid w:val="009E532B"/>
    <w:rsid w:val="009F0693"/>
    <w:rsid w:val="009F61E4"/>
    <w:rsid w:val="00A0113F"/>
    <w:rsid w:val="00A05F34"/>
    <w:rsid w:val="00A10B18"/>
    <w:rsid w:val="00A11B71"/>
    <w:rsid w:val="00A13BEF"/>
    <w:rsid w:val="00A15F96"/>
    <w:rsid w:val="00A21390"/>
    <w:rsid w:val="00A22AC3"/>
    <w:rsid w:val="00A23E42"/>
    <w:rsid w:val="00A24F8C"/>
    <w:rsid w:val="00A3226A"/>
    <w:rsid w:val="00A42516"/>
    <w:rsid w:val="00A433FB"/>
    <w:rsid w:val="00A45366"/>
    <w:rsid w:val="00A456F9"/>
    <w:rsid w:val="00A51BA6"/>
    <w:rsid w:val="00A529DB"/>
    <w:rsid w:val="00A60A70"/>
    <w:rsid w:val="00A76394"/>
    <w:rsid w:val="00A76B58"/>
    <w:rsid w:val="00A83912"/>
    <w:rsid w:val="00A84F42"/>
    <w:rsid w:val="00A966ED"/>
    <w:rsid w:val="00A977AC"/>
    <w:rsid w:val="00AA11E7"/>
    <w:rsid w:val="00AA1CE8"/>
    <w:rsid w:val="00AA21C2"/>
    <w:rsid w:val="00AA4B14"/>
    <w:rsid w:val="00AA7BBB"/>
    <w:rsid w:val="00AB0812"/>
    <w:rsid w:val="00AB7F02"/>
    <w:rsid w:val="00AC2636"/>
    <w:rsid w:val="00AC3D23"/>
    <w:rsid w:val="00AC4231"/>
    <w:rsid w:val="00AC6FFB"/>
    <w:rsid w:val="00AD3C07"/>
    <w:rsid w:val="00AD6BEE"/>
    <w:rsid w:val="00AE18CA"/>
    <w:rsid w:val="00AF0C91"/>
    <w:rsid w:val="00AF1919"/>
    <w:rsid w:val="00AF1D99"/>
    <w:rsid w:val="00AF3FF6"/>
    <w:rsid w:val="00AF5429"/>
    <w:rsid w:val="00AF62CE"/>
    <w:rsid w:val="00B0162D"/>
    <w:rsid w:val="00B076A4"/>
    <w:rsid w:val="00B07940"/>
    <w:rsid w:val="00B07AFF"/>
    <w:rsid w:val="00B13522"/>
    <w:rsid w:val="00B21291"/>
    <w:rsid w:val="00B23AAF"/>
    <w:rsid w:val="00B3620D"/>
    <w:rsid w:val="00B40DCF"/>
    <w:rsid w:val="00B4176D"/>
    <w:rsid w:val="00B4295D"/>
    <w:rsid w:val="00B42AFE"/>
    <w:rsid w:val="00B46F63"/>
    <w:rsid w:val="00B50463"/>
    <w:rsid w:val="00B57F7A"/>
    <w:rsid w:val="00B627DC"/>
    <w:rsid w:val="00B743AA"/>
    <w:rsid w:val="00B76741"/>
    <w:rsid w:val="00B816E0"/>
    <w:rsid w:val="00B84501"/>
    <w:rsid w:val="00B90D9C"/>
    <w:rsid w:val="00B94874"/>
    <w:rsid w:val="00B94E15"/>
    <w:rsid w:val="00B95A9E"/>
    <w:rsid w:val="00B95F07"/>
    <w:rsid w:val="00B976AA"/>
    <w:rsid w:val="00B97C47"/>
    <w:rsid w:val="00BA1839"/>
    <w:rsid w:val="00BA60FE"/>
    <w:rsid w:val="00BA7A01"/>
    <w:rsid w:val="00BB3100"/>
    <w:rsid w:val="00BB39EF"/>
    <w:rsid w:val="00BB5792"/>
    <w:rsid w:val="00BB6030"/>
    <w:rsid w:val="00BC19EC"/>
    <w:rsid w:val="00BC2EF7"/>
    <w:rsid w:val="00BC37BD"/>
    <w:rsid w:val="00BD6E06"/>
    <w:rsid w:val="00BE23AE"/>
    <w:rsid w:val="00BE245D"/>
    <w:rsid w:val="00BE4076"/>
    <w:rsid w:val="00BF2003"/>
    <w:rsid w:val="00BF259E"/>
    <w:rsid w:val="00BF4843"/>
    <w:rsid w:val="00BF5EE2"/>
    <w:rsid w:val="00C010EA"/>
    <w:rsid w:val="00C0318C"/>
    <w:rsid w:val="00C0322B"/>
    <w:rsid w:val="00C03B54"/>
    <w:rsid w:val="00C05A55"/>
    <w:rsid w:val="00C071D3"/>
    <w:rsid w:val="00C128AA"/>
    <w:rsid w:val="00C16D15"/>
    <w:rsid w:val="00C20B04"/>
    <w:rsid w:val="00C278E7"/>
    <w:rsid w:val="00C30906"/>
    <w:rsid w:val="00C34BA0"/>
    <w:rsid w:val="00C4208E"/>
    <w:rsid w:val="00C46289"/>
    <w:rsid w:val="00C477D2"/>
    <w:rsid w:val="00C575ED"/>
    <w:rsid w:val="00C61CA2"/>
    <w:rsid w:val="00C63A7A"/>
    <w:rsid w:val="00C67450"/>
    <w:rsid w:val="00C72F3F"/>
    <w:rsid w:val="00C73EE2"/>
    <w:rsid w:val="00C770B6"/>
    <w:rsid w:val="00C77FCF"/>
    <w:rsid w:val="00C80230"/>
    <w:rsid w:val="00C82509"/>
    <w:rsid w:val="00C91AB0"/>
    <w:rsid w:val="00C9457E"/>
    <w:rsid w:val="00C955AF"/>
    <w:rsid w:val="00CA30D1"/>
    <w:rsid w:val="00CA4ADC"/>
    <w:rsid w:val="00CA52EB"/>
    <w:rsid w:val="00CA57D4"/>
    <w:rsid w:val="00CA599E"/>
    <w:rsid w:val="00CA6A7A"/>
    <w:rsid w:val="00CB1FE1"/>
    <w:rsid w:val="00CB2E25"/>
    <w:rsid w:val="00CB3F38"/>
    <w:rsid w:val="00CB4188"/>
    <w:rsid w:val="00CC43FD"/>
    <w:rsid w:val="00CC7037"/>
    <w:rsid w:val="00CC7393"/>
    <w:rsid w:val="00CD1C3C"/>
    <w:rsid w:val="00CD2C27"/>
    <w:rsid w:val="00CD6E8E"/>
    <w:rsid w:val="00CE1BF3"/>
    <w:rsid w:val="00CE32F9"/>
    <w:rsid w:val="00CE3B46"/>
    <w:rsid w:val="00CE5470"/>
    <w:rsid w:val="00CF06E6"/>
    <w:rsid w:val="00CF3420"/>
    <w:rsid w:val="00CF5252"/>
    <w:rsid w:val="00D04C63"/>
    <w:rsid w:val="00D05C70"/>
    <w:rsid w:val="00D05F0F"/>
    <w:rsid w:val="00D0766B"/>
    <w:rsid w:val="00D0781A"/>
    <w:rsid w:val="00D127E1"/>
    <w:rsid w:val="00D22C2F"/>
    <w:rsid w:val="00D22F67"/>
    <w:rsid w:val="00D23A17"/>
    <w:rsid w:val="00D24258"/>
    <w:rsid w:val="00D326C1"/>
    <w:rsid w:val="00D32786"/>
    <w:rsid w:val="00D33502"/>
    <w:rsid w:val="00D345C8"/>
    <w:rsid w:val="00D35F8A"/>
    <w:rsid w:val="00D474EE"/>
    <w:rsid w:val="00D4789E"/>
    <w:rsid w:val="00D51DC4"/>
    <w:rsid w:val="00D553A3"/>
    <w:rsid w:val="00D5670A"/>
    <w:rsid w:val="00D57AD2"/>
    <w:rsid w:val="00D63EF4"/>
    <w:rsid w:val="00D646BE"/>
    <w:rsid w:val="00D676CD"/>
    <w:rsid w:val="00D72B28"/>
    <w:rsid w:val="00D72C5E"/>
    <w:rsid w:val="00D80D9B"/>
    <w:rsid w:val="00D81AFC"/>
    <w:rsid w:val="00D907EF"/>
    <w:rsid w:val="00DA0779"/>
    <w:rsid w:val="00DA20FF"/>
    <w:rsid w:val="00DA23B0"/>
    <w:rsid w:val="00DB06C4"/>
    <w:rsid w:val="00DB5E3C"/>
    <w:rsid w:val="00DB7880"/>
    <w:rsid w:val="00DB7CBD"/>
    <w:rsid w:val="00DC36DB"/>
    <w:rsid w:val="00DC3B75"/>
    <w:rsid w:val="00DD005D"/>
    <w:rsid w:val="00DD181B"/>
    <w:rsid w:val="00DD4750"/>
    <w:rsid w:val="00DD50D9"/>
    <w:rsid w:val="00DD5D1B"/>
    <w:rsid w:val="00DE19AC"/>
    <w:rsid w:val="00E00053"/>
    <w:rsid w:val="00E03C8A"/>
    <w:rsid w:val="00E0486A"/>
    <w:rsid w:val="00E04A9A"/>
    <w:rsid w:val="00E10EBC"/>
    <w:rsid w:val="00E15808"/>
    <w:rsid w:val="00E2716A"/>
    <w:rsid w:val="00E313C3"/>
    <w:rsid w:val="00E326BB"/>
    <w:rsid w:val="00E3523B"/>
    <w:rsid w:val="00E4291C"/>
    <w:rsid w:val="00E4467A"/>
    <w:rsid w:val="00E45F13"/>
    <w:rsid w:val="00E61489"/>
    <w:rsid w:val="00E65286"/>
    <w:rsid w:val="00E66333"/>
    <w:rsid w:val="00E7042B"/>
    <w:rsid w:val="00E712A3"/>
    <w:rsid w:val="00E71E9B"/>
    <w:rsid w:val="00E72E5B"/>
    <w:rsid w:val="00E77A2B"/>
    <w:rsid w:val="00E81B2B"/>
    <w:rsid w:val="00E83F38"/>
    <w:rsid w:val="00E87427"/>
    <w:rsid w:val="00E93C21"/>
    <w:rsid w:val="00E94129"/>
    <w:rsid w:val="00E948B5"/>
    <w:rsid w:val="00E96E23"/>
    <w:rsid w:val="00E97889"/>
    <w:rsid w:val="00EA75F7"/>
    <w:rsid w:val="00EB2E9E"/>
    <w:rsid w:val="00EB59C5"/>
    <w:rsid w:val="00EC2E3E"/>
    <w:rsid w:val="00EC4B01"/>
    <w:rsid w:val="00EC4FC3"/>
    <w:rsid w:val="00ED2F1A"/>
    <w:rsid w:val="00ED5F12"/>
    <w:rsid w:val="00EE0E43"/>
    <w:rsid w:val="00EE238F"/>
    <w:rsid w:val="00EE5901"/>
    <w:rsid w:val="00EF1D17"/>
    <w:rsid w:val="00EF3F7E"/>
    <w:rsid w:val="00EF6867"/>
    <w:rsid w:val="00EF6D47"/>
    <w:rsid w:val="00F03250"/>
    <w:rsid w:val="00F04C34"/>
    <w:rsid w:val="00F06A00"/>
    <w:rsid w:val="00F11C2C"/>
    <w:rsid w:val="00F1480F"/>
    <w:rsid w:val="00F23FF2"/>
    <w:rsid w:val="00F33B80"/>
    <w:rsid w:val="00F34245"/>
    <w:rsid w:val="00F37C91"/>
    <w:rsid w:val="00F40461"/>
    <w:rsid w:val="00F40501"/>
    <w:rsid w:val="00F40FD6"/>
    <w:rsid w:val="00F419A6"/>
    <w:rsid w:val="00F44074"/>
    <w:rsid w:val="00F470AB"/>
    <w:rsid w:val="00F4753C"/>
    <w:rsid w:val="00F515FE"/>
    <w:rsid w:val="00F54DD4"/>
    <w:rsid w:val="00F56704"/>
    <w:rsid w:val="00F568FC"/>
    <w:rsid w:val="00F57C94"/>
    <w:rsid w:val="00F61F0A"/>
    <w:rsid w:val="00F6798E"/>
    <w:rsid w:val="00F7176B"/>
    <w:rsid w:val="00F722F7"/>
    <w:rsid w:val="00F743B5"/>
    <w:rsid w:val="00F7637A"/>
    <w:rsid w:val="00F771DC"/>
    <w:rsid w:val="00F810AE"/>
    <w:rsid w:val="00F84379"/>
    <w:rsid w:val="00F937D3"/>
    <w:rsid w:val="00FA34F2"/>
    <w:rsid w:val="00FA5BA7"/>
    <w:rsid w:val="00FA7A59"/>
    <w:rsid w:val="00FB02C5"/>
    <w:rsid w:val="00FB1B07"/>
    <w:rsid w:val="00FB2CD2"/>
    <w:rsid w:val="00FB3B1F"/>
    <w:rsid w:val="00FB64AA"/>
    <w:rsid w:val="00FC2CEA"/>
    <w:rsid w:val="00FC4DBE"/>
    <w:rsid w:val="00FC502D"/>
    <w:rsid w:val="00FC52E6"/>
    <w:rsid w:val="00FD4DE7"/>
    <w:rsid w:val="00FF480A"/>
    <w:rsid w:val="00FF50EC"/>
    <w:rsid w:val="00FF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D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54DD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F651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FB64AA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%20%20%20%20%20%20%20%20%20%20%20%20%20%20%20%20%20%20%20%20%20%20%20%20%20%20%20%20%20%20%20%20%20%20,&#191;&#201;%20&#247;&#225;&#235;&#239;%20%60%20vardenisinternat@mail.ru: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1215</TotalTime>
  <Pages>133</Pages>
  <Words>25042</Words>
  <Characters>-32766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625</cp:revision>
  <dcterms:created xsi:type="dcterms:W3CDTF">2015-12-26T03:30:00Z</dcterms:created>
  <dcterms:modified xsi:type="dcterms:W3CDTF">2016-01-08T11:29:00Z</dcterms:modified>
</cp:coreProperties>
</file>